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DD4" w:rsidRDefault="00CD390D">
      <w:pPr>
        <w:pStyle w:val="CRCoverPage"/>
        <w:tabs>
          <w:tab w:val="right" w:pos="9639"/>
        </w:tabs>
        <w:spacing w:after="0"/>
        <w:rPr>
          <w:rFonts w:cs="Arial"/>
          <w:b/>
          <w:sz w:val="22"/>
          <w:szCs w:val="24"/>
          <w:lang w:eastAsia="zh-CN"/>
        </w:rPr>
      </w:pPr>
      <w:bookmarkStart w:id="0" w:name="_Toc193024528"/>
      <w:r>
        <w:rPr>
          <w:rFonts w:cs="Arial"/>
          <w:b/>
          <w:sz w:val="22"/>
          <w:szCs w:val="24"/>
        </w:rPr>
        <w:t>3GPP TSG-RAN WG</w:t>
      </w:r>
      <w:r>
        <w:rPr>
          <w:rFonts w:cs="Arial" w:hint="eastAsia"/>
          <w:b/>
          <w:sz w:val="22"/>
          <w:szCs w:val="24"/>
        </w:rPr>
        <w:t>2</w:t>
      </w:r>
      <w:r>
        <w:rPr>
          <w:rFonts w:cs="Arial"/>
          <w:b/>
          <w:sz w:val="22"/>
          <w:szCs w:val="24"/>
        </w:rPr>
        <w:t xml:space="preserve"> #10</w:t>
      </w:r>
      <w:r>
        <w:rPr>
          <w:rFonts w:cs="Arial" w:hint="eastAsia"/>
          <w:b/>
          <w:sz w:val="22"/>
          <w:szCs w:val="24"/>
          <w:lang w:eastAsia="zh-CN"/>
        </w:rPr>
        <w:t>9</w:t>
      </w:r>
      <w:r>
        <w:rPr>
          <w:rFonts w:cs="Arial"/>
          <w:b/>
          <w:sz w:val="22"/>
          <w:szCs w:val="24"/>
        </w:rPr>
        <w:tab/>
        <w:t>R2-</w:t>
      </w:r>
      <w:r w:rsidR="008B1FA1">
        <w:rPr>
          <w:rFonts w:cs="Arial" w:hint="eastAsia"/>
          <w:b/>
          <w:sz w:val="22"/>
          <w:szCs w:val="24"/>
          <w:lang w:eastAsia="zh-CN"/>
        </w:rPr>
        <w:t>2000917</w:t>
      </w:r>
    </w:p>
    <w:p w:rsidR="006D1DD4" w:rsidRDefault="00CD390D">
      <w:pPr>
        <w:pStyle w:val="ac"/>
        <w:spacing w:after="144"/>
        <w:rPr>
          <w:lang w:val="en-GB"/>
        </w:rPr>
      </w:pPr>
      <w:bookmarkStart w:id="1" w:name="_GoBack"/>
      <w:bookmarkEnd w:id="1"/>
      <w:r>
        <w:rPr>
          <w:rFonts w:cs="Arial" w:hint="eastAsia"/>
          <w:sz w:val="22"/>
          <w:szCs w:val="24"/>
          <w:lang w:eastAsia="zh-CN"/>
        </w:rPr>
        <w:t>24</w:t>
      </w:r>
      <w:r>
        <w:rPr>
          <w:rFonts w:cs="Arial"/>
          <w:sz w:val="22"/>
          <w:szCs w:val="24"/>
          <w:lang w:eastAsia="zh-CN"/>
        </w:rPr>
        <w:t xml:space="preserve">th - </w:t>
      </w:r>
      <w:r>
        <w:rPr>
          <w:rFonts w:cs="Arial" w:hint="eastAsia"/>
          <w:sz w:val="22"/>
          <w:szCs w:val="24"/>
          <w:lang w:eastAsia="zh-CN"/>
        </w:rPr>
        <w:t>28</w:t>
      </w:r>
      <w:r>
        <w:rPr>
          <w:rFonts w:cs="Arial"/>
          <w:sz w:val="22"/>
          <w:szCs w:val="24"/>
          <w:lang w:eastAsia="zh-CN"/>
        </w:rPr>
        <w:t>th</w:t>
      </w:r>
      <w:r>
        <w:rPr>
          <w:rFonts w:cs="Arial" w:hint="eastAsia"/>
          <w:sz w:val="22"/>
          <w:szCs w:val="24"/>
          <w:lang w:eastAsia="zh-CN"/>
        </w:rPr>
        <w:t xml:space="preserve"> February</w:t>
      </w:r>
      <w:r>
        <w:rPr>
          <w:rFonts w:cs="Arial" w:hint="eastAsia"/>
          <w:sz w:val="22"/>
          <w:szCs w:val="24"/>
          <w:lang w:eastAsia="zh-CN"/>
        </w:rPr>
        <w:t>，</w:t>
      </w:r>
      <w:r>
        <w:rPr>
          <w:rFonts w:cs="Arial"/>
          <w:sz w:val="22"/>
          <w:szCs w:val="24"/>
          <w:lang w:eastAsia="zh-CN"/>
        </w:rPr>
        <w:t xml:space="preserve"> 20</w:t>
      </w:r>
      <w:r>
        <w:rPr>
          <w:rFonts w:cs="Arial" w:hint="eastAsia"/>
          <w:sz w:val="22"/>
          <w:szCs w:val="24"/>
          <w:lang w:eastAsia="zh-CN"/>
        </w:rPr>
        <w:t xml:space="preserve">20                                 </w:t>
      </w:r>
    </w:p>
    <w:p w:rsidR="006D1DD4" w:rsidRDefault="006D1DD4">
      <w:pPr>
        <w:rPr>
          <w:rFonts w:ascii="Arial" w:hAnsi="Arial" w:cs="Arial"/>
          <w:b/>
          <w:sz w:val="22"/>
          <w:szCs w:val="24"/>
          <w:lang w:val="en-GB" w:eastAsia="zh-CN"/>
        </w:rPr>
      </w:pPr>
    </w:p>
    <w:p w:rsidR="006D1DD4" w:rsidRDefault="00CD390D">
      <w:pPr>
        <w:pStyle w:val="3GPPHeader"/>
        <w:tabs>
          <w:tab w:val="clear" w:pos="1701"/>
        </w:tabs>
        <w:spacing w:line="276" w:lineRule="auto"/>
        <w:rPr>
          <w:rFonts w:eastAsia="宋体"/>
        </w:rPr>
      </w:pPr>
      <w:r>
        <w:t>Agenda Item:</w:t>
      </w:r>
      <w:r>
        <w:rPr>
          <w:rFonts w:eastAsiaTheme="minorEastAsia" w:hint="eastAsia"/>
        </w:rPr>
        <w:t xml:space="preserve">   6</w:t>
      </w:r>
      <w:r>
        <w:rPr>
          <w:rFonts w:eastAsia="宋体" w:hint="eastAsia"/>
        </w:rPr>
        <w:t>.13.4</w:t>
      </w:r>
    </w:p>
    <w:p w:rsidR="006D1DD4" w:rsidRDefault="00CD390D">
      <w:pPr>
        <w:pStyle w:val="3GPPHeader"/>
        <w:tabs>
          <w:tab w:val="clear" w:pos="9639"/>
          <w:tab w:val="left" w:pos="4196"/>
        </w:tabs>
        <w:spacing w:line="276" w:lineRule="auto"/>
      </w:pPr>
      <w:r>
        <w:t xml:space="preserve">Source: </w:t>
      </w:r>
      <w:r>
        <w:tab/>
      </w:r>
      <w:r>
        <w:rPr>
          <w:rFonts w:hint="eastAsia"/>
        </w:rPr>
        <w:t>CMCC</w:t>
      </w:r>
      <w:r>
        <w:tab/>
      </w:r>
    </w:p>
    <w:p w:rsidR="006D1DD4" w:rsidRDefault="00CD390D">
      <w:pPr>
        <w:pStyle w:val="3GPPHeader"/>
        <w:spacing w:line="276" w:lineRule="auto"/>
        <w:rPr>
          <w:rFonts w:eastAsia="宋体"/>
        </w:rPr>
      </w:pPr>
      <w:r>
        <w:t xml:space="preserve">Title:  </w:t>
      </w:r>
      <w:r>
        <w:tab/>
      </w:r>
      <w:r w:rsidR="008F48DB">
        <w:rPr>
          <w:rFonts w:eastAsiaTheme="minorEastAsia" w:hint="eastAsia"/>
        </w:rPr>
        <w:t xml:space="preserve">Remaining issues </w:t>
      </w:r>
      <w:r>
        <w:rPr>
          <w:rFonts w:eastAsiaTheme="minorEastAsia" w:hint="eastAsia"/>
        </w:rPr>
        <w:t xml:space="preserve">on 2-step CFRA </w:t>
      </w:r>
    </w:p>
    <w:p w:rsidR="006D1DD4" w:rsidRDefault="00CD390D">
      <w:pPr>
        <w:pStyle w:val="3GPPHeader"/>
        <w:spacing w:line="276" w:lineRule="auto"/>
        <w:rPr>
          <w:rFonts w:eastAsia="宋体"/>
        </w:rPr>
      </w:pPr>
      <w:r>
        <w:t>Document for:</w:t>
      </w:r>
      <w:r>
        <w:tab/>
        <w:t>Discussion</w:t>
      </w:r>
    </w:p>
    <w:p w:rsidR="006D1DD4" w:rsidRDefault="00CD390D">
      <w:pPr>
        <w:pStyle w:val="1"/>
        <w:spacing w:line="276" w:lineRule="auto"/>
        <w:jc w:val="both"/>
        <w:rPr>
          <w:lang w:eastAsia="zh-CN"/>
        </w:rPr>
      </w:pPr>
      <w:r>
        <w:rPr>
          <w:lang w:eastAsia="zh-CN"/>
        </w:rPr>
        <w:t>Introduction</w:t>
      </w:r>
    </w:p>
    <w:p w:rsidR="006D1DD4" w:rsidRDefault="00CD390D">
      <w:pPr>
        <w:spacing w:before="120" w:after="120"/>
        <w:ind w:firstLineChars="100" w:firstLine="200"/>
        <w:jc w:val="both"/>
        <w:rPr>
          <w:lang w:eastAsia="zh-CN"/>
        </w:rPr>
      </w:pPr>
      <w:r>
        <w:rPr>
          <w:lang w:eastAsia="zh-CN"/>
        </w:rPr>
        <w:t>In the</w:t>
      </w:r>
      <w:r>
        <w:rPr>
          <w:rFonts w:hint="eastAsia"/>
          <w:lang w:eastAsia="zh-CN"/>
        </w:rPr>
        <w:t xml:space="preserve"> past </w:t>
      </w:r>
      <w:r>
        <w:rPr>
          <w:lang w:eastAsia="zh-CN"/>
        </w:rPr>
        <w:t>RAN</w:t>
      </w:r>
      <w:r>
        <w:rPr>
          <w:rFonts w:hint="eastAsia"/>
          <w:lang w:eastAsia="zh-CN"/>
        </w:rPr>
        <w:t xml:space="preserve">2 </w:t>
      </w:r>
      <w:r>
        <w:rPr>
          <w:lang w:eastAsia="zh-CN"/>
        </w:rPr>
        <w:t>meeting,</w:t>
      </w:r>
      <w:r>
        <w:rPr>
          <w:rFonts w:hint="eastAsia"/>
          <w:lang w:eastAsia="zh-CN"/>
        </w:rPr>
        <w:t xml:space="preserve"> 2-step CFRA has been discussed </w:t>
      </w:r>
      <w:r>
        <w:rPr>
          <w:lang w:eastAsia="zh-CN"/>
        </w:rPr>
        <w:t>preliminarily</w:t>
      </w:r>
      <w:r>
        <w:rPr>
          <w:rFonts w:hint="eastAsia"/>
          <w:lang w:eastAsia="zh-CN"/>
        </w:rPr>
        <w:t xml:space="preserve"> and </w:t>
      </w:r>
      <w:r>
        <w:rPr>
          <w:lang w:eastAsia="zh-CN"/>
        </w:rPr>
        <w:t>the</w:t>
      </w:r>
      <w:r>
        <w:rPr>
          <w:rFonts w:hint="eastAsia"/>
          <w:lang w:eastAsia="zh-CN"/>
        </w:rPr>
        <w:t xml:space="preserve"> following agreements had been </w:t>
      </w:r>
      <w:r>
        <w:rPr>
          <w:lang w:eastAsia="zh-CN"/>
        </w:rPr>
        <w:t>achieved</w:t>
      </w:r>
      <w:r>
        <w:rPr>
          <w:rFonts w:hint="eastAsia"/>
          <w:lang w:eastAsia="zh-CN"/>
        </w:rPr>
        <w:t xml:space="preserve">. </w:t>
      </w:r>
    </w:p>
    <w:p w:rsidR="006D1DD4" w:rsidRDefault="00CD390D">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=&gt;</w:t>
      </w:r>
      <w:r>
        <w:rPr>
          <w:rFonts w:ascii="Times New Roman" w:hAnsi="Times New Roman"/>
        </w:rPr>
        <w:tab/>
        <w:t xml:space="preserve">From RAN2 point of view, there </w:t>
      </w:r>
      <w:r>
        <w:rPr>
          <w:rFonts w:ascii="Times New Roman" w:hAnsi="Times New Roman" w:hint="eastAsia"/>
          <w:lang w:eastAsia="zh-CN"/>
        </w:rPr>
        <w:t>are</w:t>
      </w:r>
      <w:r>
        <w:rPr>
          <w:rFonts w:ascii="Times New Roman" w:hAnsi="Times New Roman"/>
        </w:rPr>
        <w:t xml:space="preserve"> benefits to support 2-step CFRA for HO (dedicated preamble and dedicated PUSCH).   </w:t>
      </w:r>
    </w:p>
    <w:p w:rsidR="006D1DD4" w:rsidRDefault="00CD390D">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=&gt;</w:t>
      </w:r>
      <w:r>
        <w:rPr>
          <w:rFonts w:ascii="Times New Roman" w:hAnsi="Times New Roman"/>
        </w:rPr>
        <w:tab/>
        <w:t xml:space="preserve">2-step CFRA (dedicated preamble and dedicated PUSCH) can be an alternative RACH-less HO.  It is up to the plenary to decide how to handle this and whether we chose to do anything at all.  </w:t>
      </w:r>
    </w:p>
    <w:p w:rsidR="006D1DD4" w:rsidRDefault="00CD390D">
      <w:pPr>
        <w:spacing w:before="120" w:after="120"/>
        <w:ind w:firstLineChars="100" w:firstLine="200"/>
        <w:jc w:val="both"/>
        <w:rPr>
          <w:lang w:eastAsia="zh-CN"/>
        </w:rPr>
      </w:pPr>
      <w:r>
        <w:rPr>
          <w:szCs w:val="22"/>
        </w:rPr>
        <w:t xml:space="preserve">In the conclusion of the RAN#85 meeting, </w:t>
      </w:r>
      <w:bookmarkStart w:id="2" w:name="_Hlk20468614"/>
      <w:r>
        <w:rPr>
          <w:szCs w:val="22"/>
        </w:rPr>
        <w:t>contention-free 2 step RACH</w:t>
      </w:r>
      <w:bookmarkEnd w:id="2"/>
      <w:r>
        <w:rPr>
          <w:szCs w:val="22"/>
        </w:rPr>
        <w:t xml:space="preserve"> is only supported for the handover case</w:t>
      </w:r>
      <w:r>
        <w:rPr>
          <w:rFonts w:hint="eastAsia"/>
          <w:szCs w:val="22"/>
        </w:rPr>
        <w:t>.</w:t>
      </w:r>
      <w:r>
        <w:rPr>
          <w:rFonts w:hint="eastAsia"/>
          <w:lang w:eastAsia="zh-CN"/>
        </w:rPr>
        <w:t xml:space="preserve"> </w:t>
      </w:r>
      <w:r>
        <w:rPr>
          <w:lang w:val="en-GB" w:eastAsia="zh-CN"/>
        </w:rPr>
        <w:t>I</w:t>
      </w:r>
      <w:r>
        <w:rPr>
          <w:rFonts w:hint="eastAsia"/>
          <w:lang w:val="en-GB" w:eastAsia="zh-CN"/>
        </w:rPr>
        <w:t xml:space="preserve">n the contribution, we discuss 2-step CFRA for HO. </w:t>
      </w:r>
    </w:p>
    <w:p w:rsidR="006D1DD4" w:rsidRDefault="00CD390D">
      <w:pPr>
        <w:pStyle w:val="1"/>
        <w:tabs>
          <w:tab w:val="left" w:pos="420"/>
        </w:tabs>
        <w:spacing w:line="276" w:lineRule="auto"/>
        <w:ind w:left="420" w:hanging="420"/>
        <w:jc w:val="both"/>
        <w:rPr>
          <w:lang w:eastAsia="zh-CN"/>
        </w:rPr>
      </w:pPr>
      <w:r>
        <w:t>Discussion</w:t>
      </w:r>
    </w:p>
    <w:p w:rsidR="006D1DD4" w:rsidRDefault="00205DDC">
      <w:pPr>
        <w:spacing w:before="120" w:after="120" w:line="360" w:lineRule="auto"/>
        <w:jc w:val="both"/>
        <w:rPr>
          <w:bCs/>
          <w:szCs w:val="22"/>
          <w:lang w:eastAsia="zh-CN"/>
        </w:rPr>
      </w:pPr>
      <w:r w:rsidRPr="00205DDC">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8.8pt;margin-top:80.6pt;width:280.9pt;height:121.6pt;z-index:251660288">
            <v:imagedata r:id="rId9" o:title=""/>
          </v:shape>
          <o:OLEObject Type="Embed" ProgID="Visio.Drawing.11" ShapeID="_x0000_s1026" DrawAspect="Content" ObjectID="_1643182418" r:id="rId10"/>
        </w:pict>
      </w:r>
      <w:r w:rsidR="00CD390D">
        <w:rPr>
          <w:rFonts w:eastAsiaTheme="minorEastAsia" w:hint="eastAsia"/>
          <w:lang w:eastAsia="zh-CN"/>
        </w:rPr>
        <w:t xml:space="preserve">In 2-step RA, </w:t>
      </w:r>
      <w:proofErr w:type="spellStart"/>
      <w:r w:rsidR="00CD390D">
        <w:rPr>
          <w:rFonts w:eastAsiaTheme="minorEastAsia" w:hint="eastAsia"/>
          <w:lang w:eastAsia="zh-CN"/>
        </w:rPr>
        <w:t>MsgA</w:t>
      </w:r>
      <w:proofErr w:type="spellEnd"/>
      <w:r w:rsidR="00CD390D">
        <w:rPr>
          <w:rFonts w:eastAsiaTheme="minorEastAsia" w:hint="eastAsia"/>
          <w:lang w:eastAsia="zh-CN"/>
        </w:rPr>
        <w:t xml:space="preserve"> includes preamble and PUSCH. </w:t>
      </w:r>
      <w:r w:rsidR="00CD390D">
        <w:rPr>
          <w:rFonts w:eastAsiaTheme="minorEastAsia"/>
          <w:lang w:eastAsia="zh-CN"/>
        </w:rPr>
        <w:t>F</w:t>
      </w:r>
      <w:r w:rsidR="00CD390D">
        <w:rPr>
          <w:rFonts w:eastAsiaTheme="minorEastAsia" w:hint="eastAsia"/>
          <w:lang w:eastAsia="zh-CN"/>
        </w:rPr>
        <w:t xml:space="preserve">or CFRA </w:t>
      </w:r>
      <w:r w:rsidR="00CD390D">
        <w:rPr>
          <w:rFonts w:eastAsiaTheme="minorEastAsia"/>
          <w:lang w:eastAsia="zh-CN"/>
        </w:rPr>
        <w:t>triggered</w:t>
      </w:r>
      <w:r w:rsidR="00CD390D">
        <w:rPr>
          <w:rFonts w:eastAsiaTheme="minorEastAsia" w:hint="eastAsia"/>
          <w:lang w:eastAsia="zh-CN"/>
        </w:rPr>
        <w:t xml:space="preserve"> by handover, preamble configuration and PUSCH configuration should be dedicated information for UE. </w:t>
      </w:r>
      <w:r w:rsidR="00CD390D">
        <w:rPr>
          <w:rFonts w:eastAsiaTheme="minorEastAsia"/>
          <w:lang w:eastAsia="zh-CN"/>
        </w:rPr>
        <w:t>S</w:t>
      </w:r>
      <w:r w:rsidR="00CD390D">
        <w:rPr>
          <w:rFonts w:eastAsiaTheme="minorEastAsia" w:hint="eastAsia"/>
          <w:lang w:eastAsia="zh-CN"/>
        </w:rPr>
        <w:t xml:space="preserve">imilar with legacy CFRA, the dedicated configuration information is included in </w:t>
      </w:r>
      <w:bookmarkStart w:id="3" w:name="OLE_LINK8"/>
      <w:bookmarkStart w:id="4" w:name="OLE_LINK9"/>
      <w:proofErr w:type="spellStart"/>
      <w:r w:rsidR="00CD390D">
        <w:rPr>
          <w:bCs/>
          <w:i/>
          <w:iCs/>
          <w:szCs w:val="22"/>
        </w:rPr>
        <w:t>RRCReconfiguration</w:t>
      </w:r>
      <w:proofErr w:type="spellEnd"/>
      <w:r w:rsidR="00CD390D">
        <w:rPr>
          <w:bCs/>
          <w:i/>
          <w:iCs/>
          <w:szCs w:val="22"/>
        </w:rPr>
        <w:t xml:space="preserve"> </w:t>
      </w:r>
      <w:bookmarkEnd w:id="3"/>
      <w:bookmarkEnd w:id="4"/>
      <w:r w:rsidR="00CD390D">
        <w:rPr>
          <w:rFonts w:hint="eastAsia"/>
          <w:bCs/>
          <w:szCs w:val="22"/>
        </w:rPr>
        <w:t>message</w:t>
      </w:r>
      <w:r w:rsidR="00CD390D">
        <w:rPr>
          <w:rFonts w:hint="eastAsia"/>
          <w:bCs/>
          <w:szCs w:val="22"/>
          <w:lang w:eastAsia="zh-CN"/>
        </w:rPr>
        <w:t xml:space="preserve">. </w:t>
      </w:r>
      <w:r w:rsidR="00CD390D">
        <w:rPr>
          <w:bCs/>
          <w:szCs w:val="22"/>
          <w:lang w:eastAsia="zh-CN"/>
        </w:rPr>
        <w:t>A</w:t>
      </w:r>
      <w:r w:rsidR="00CD390D">
        <w:rPr>
          <w:rFonts w:hint="eastAsia"/>
          <w:bCs/>
          <w:szCs w:val="22"/>
          <w:lang w:eastAsia="zh-CN"/>
        </w:rPr>
        <w:t xml:space="preserve">s shown in Fig.1, source </w:t>
      </w:r>
      <w:proofErr w:type="spellStart"/>
      <w:r w:rsidR="00CD390D">
        <w:rPr>
          <w:rFonts w:hint="eastAsia"/>
          <w:bCs/>
          <w:szCs w:val="22"/>
          <w:lang w:eastAsia="zh-CN"/>
        </w:rPr>
        <w:t>gNB</w:t>
      </w:r>
      <w:proofErr w:type="spellEnd"/>
      <w:r w:rsidR="00CD390D">
        <w:rPr>
          <w:rFonts w:hint="eastAsia"/>
          <w:bCs/>
          <w:szCs w:val="22"/>
          <w:lang w:eastAsia="zh-CN"/>
        </w:rPr>
        <w:t xml:space="preserve"> sent </w:t>
      </w:r>
      <w:proofErr w:type="spellStart"/>
      <w:r w:rsidR="00CD390D">
        <w:rPr>
          <w:bCs/>
          <w:i/>
          <w:iCs/>
          <w:szCs w:val="22"/>
        </w:rPr>
        <w:t>RRCReconfiguration</w:t>
      </w:r>
      <w:proofErr w:type="spellEnd"/>
      <w:r w:rsidR="00CD390D">
        <w:rPr>
          <w:rFonts w:hint="eastAsia"/>
          <w:bCs/>
          <w:szCs w:val="22"/>
          <w:lang w:eastAsia="zh-CN"/>
        </w:rPr>
        <w:t xml:space="preserve"> (Msg0) to handover UE; UE transmits dedicated preamble and dedicated PUSCH to </w:t>
      </w:r>
      <w:r w:rsidR="00CD390D">
        <w:rPr>
          <w:bCs/>
          <w:szCs w:val="22"/>
          <w:lang w:eastAsia="zh-CN"/>
        </w:rPr>
        <w:t>target</w:t>
      </w:r>
      <w:r w:rsidR="00CD390D">
        <w:rPr>
          <w:rFonts w:hint="eastAsia"/>
          <w:bCs/>
          <w:szCs w:val="22"/>
          <w:lang w:eastAsia="zh-CN"/>
        </w:rPr>
        <w:t xml:space="preserve"> </w:t>
      </w:r>
      <w:proofErr w:type="spellStart"/>
      <w:r w:rsidR="00CD390D">
        <w:rPr>
          <w:rFonts w:hint="eastAsia"/>
          <w:bCs/>
          <w:szCs w:val="22"/>
          <w:lang w:eastAsia="zh-CN"/>
        </w:rPr>
        <w:t>gNB</w:t>
      </w:r>
      <w:proofErr w:type="spellEnd"/>
      <w:r w:rsidR="00CD390D">
        <w:rPr>
          <w:rFonts w:hint="eastAsia"/>
          <w:bCs/>
          <w:szCs w:val="22"/>
          <w:lang w:eastAsia="zh-CN"/>
        </w:rPr>
        <w:t xml:space="preserve"> as </w:t>
      </w:r>
      <w:proofErr w:type="spellStart"/>
      <w:r w:rsidR="00CD390D">
        <w:rPr>
          <w:rFonts w:hint="eastAsia"/>
          <w:bCs/>
          <w:szCs w:val="22"/>
          <w:lang w:eastAsia="zh-CN"/>
        </w:rPr>
        <w:t>MsgA</w:t>
      </w:r>
      <w:proofErr w:type="spellEnd"/>
      <w:r w:rsidR="00CD390D">
        <w:rPr>
          <w:rFonts w:hint="eastAsia"/>
          <w:bCs/>
          <w:szCs w:val="22"/>
          <w:lang w:eastAsia="zh-CN"/>
        </w:rPr>
        <w:t xml:space="preserve">; target </w:t>
      </w:r>
      <w:proofErr w:type="spellStart"/>
      <w:r w:rsidR="00CD390D">
        <w:rPr>
          <w:rFonts w:hint="eastAsia"/>
          <w:bCs/>
          <w:szCs w:val="22"/>
          <w:lang w:eastAsia="zh-CN"/>
        </w:rPr>
        <w:t>gNB</w:t>
      </w:r>
      <w:proofErr w:type="spellEnd"/>
      <w:r w:rsidR="00CD390D">
        <w:rPr>
          <w:rFonts w:hint="eastAsia"/>
          <w:bCs/>
          <w:szCs w:val="22"/>
          <w:lang w:eastAsia="zh-CN"/>
        </w:rPr>
        <w:t xml:space="preserve"> response </w:t>
      </w:r>
      <w:proofErr w:type="spellStart"/>
      <w:r w:rsidR="00CD390D">
        <w:rPr>
          <w:rFonts w:hint="eastAsia"/>
          <w:bCs/>
          <w:szCs w:val="22"/>
          <w:lang w:eastAsia="zh-CN"/>
        </w:rPr>
        <w:t>MsgB</w:t>
      </w:r>
      <w:proofErr w:type="spellEnd"/>
      <w:r w:rsidR="00CD390D">
        <w:rPr>
          <w:rFonts w:hint="eastAsia"/>
          <w:bCs/>
          <w:szCs w:val="22"/>
          <w:lang w:eastAsia="zh-CN"/>
        </w:rPr>
        <w:t xml:space="preserve"> to indicate whether CFRA is successful. </w:t>
      </w:r>
    </w:p>
    <w:p w:rsidR="006D1DD4" w:rsidRDefault="006D1DD4">
      <w:pPr>
        <w:spacing w:before="120" w:after="120" w:line="360" w:lineRule="auto"/>
        <w:jc w:val="both"/>
        <w:rPr>
          <w:rFonts w:eastAsiaTheme="minorEastAsia"/>
          <w:b/>
          <w:lang w:eastAsia="zh-CN"/>
        </w:rPr>
      </w:pPr>
    </w:p>
    <w:p w:rsidR="006D1DD4" w:rsidRDefault="006D1DD4">
      <w:pPr>
        <w:spacing w:before="120" w:after="120" w:line="360" w:lineRule="auto"/>
        <w:jc w:val="both"/>
        <w:rPr>
          <w:rFonts w:eastAsiaTheme="minorEastAsia"/>
          <w:b/>
          <w:lang w:eastAsia="zh-CN"/>
        </w:rPr>
      </w:pPr>
    </w:p>
    <w:p w:rsidR="006D1DD4" w:rsidRDefault="006D1DD4">
      <w:pPr>
        <w:spacing w:before="120" w:after="120" w:line="360" w:lineRule="auto"/>
        <w:jc w:val="both"/>
        <w:rPr>
          <w:rFonts w:eastAsiaTheme="minorEastAsia"/>
          <w:b/>
          <w:lang w:eastAsia="zh-CN"/>
        </w:rPr>
      </w:pPr>
    </w:p>
    <w:p w:rsidR="006D1DD4" w:rsidRDefault="006D1DD4">
      <w:pPr>
        <w:spacing w:before="120" w:after="120" w:line="360" w:lineRule="auto"/>
        <w:jc w:val="both"/>
        <w:rPr>
          <w:rFonts w:eastAsiaTheme="minorEastAsia"/>
          <w:b/>
          <w:lang w:eastAsia="zh-CN"/>
        </w:rPr>
      </w:pPr>
    </w:p>
    <w:p w:rsidR="006D1DD4" w:rsidRDefault="006D1DD4">
      <w:pPr>
        <w:spacing w:before="120" w:after="120" w:line="360" w:lineRule="auto"/>
        <w:jc w:val="both"/>
        <w:rPr>
          <w:rFonts w:eastAsiaTheme="minorEastAsia"/>
          <w:b/>
          <w:lang w:eastAsia="zh-CN"/>
        </w:rPr>
      </w:pPr>
    </w:p>
    <w:p w:rsidR="006D1DD4" w:rsidRDefault="00CD390D">
      <w:pPr>
        <w:spacing w:before="120" w:after="120" w:line="360" w:lineRule="auto"/>
        <w:jc w:val="center"/>
        <w:rPr>
          <w:rFonts w:eastAsiaTheme="minorEastAsia"/>
          <w:lang w:eastAsia="zh-CN"/>
        </w:rPr>
      </w:pPr>
      <w:r>
        <w:rPr>
          <w:rFonts w:eastAsiaTheme="minorEastAsia" w:hint="eastAsia"/>
          <w:lang w:eastAsia="zh-CN"/>
        </w:rPr>
        <w:t>Fig.1 2-step CFRA procedure</w:t>
      </w:r>
    </w:p>
    <w:p w:rsidR="006D1DD4" w:rsidRDefault="00CD390D">
      <w:pPr>
        <w:spacing w:before="120" w:after="120" w:line="360" w:lineRule="auto"/>
        <w:jc w:val="both"/>
        <w:rPr>
          <w:rFonts w:eastAsiaTheme="minorEastAsia"/>
          <w:i/>
          <w:lang w:eastAsia="zh-CN"/>
        </w:rPr>
      </w:pPr>
      <w:r>
        <w:rPr>
          <w:rFonts w:eastAsiaTheme="minorEastAsia"/>
          <w:i/>
          <w:lang w:eastAsia="zh-CN"/>
        </w:rPr>
        <w:t>I</w:t>
      </w:r>
      <w:r>
        <w:rPr>
          <w:rFonts w:eastAsiaTheme="minorEastAsia" w:hint="eastAsia"/>
          <w:i/>
          <w:lang w:eastAsia="zh-CN"/>
        </w:rPr>
        <w:t xml:space="preserve">ssue 1: Content of </w:t>
      </w:r>
      <w:proofErr w:type="spellStart"/>
      <w:r>
        <w:rPr>
          <w:rFonts w:eastAsiaTheme="minorEastAsia" w:hint="eastAsia"/>
          <w:i/>
          <w:lang w:eastAsia="zh-CN"/>
        </w:rPr>
        <w:t>MsgA</w:t>
      </w:r>
      <w:proofErr w:type="spellEnd"/>
    </w:p>
    <w:p w:rsidR="006D1DD4" w:rsidRDefault="00CD390D">
      <w:pPr>
        <w:spacing w:before="120" w:after="120" w:line="360" w:lineRule="auto"/>
        <w:jc w:val="both"/>
        <w:rPr>
          <w:bCs/>
          <w:szCs w:val="22"/>
          <w:lang w:eastAsia="zh-CN"/>
        </w:rPr>
      </w:pPr>
      <w:r>
        <w:rPr>
          <w:rFonts w:eastAsiaTheme="minorEastAsia"/>
          <w:lang w:eastAsia="zh-CN"/>
        </w:rPr>
        <w:t>B</w:t>
      </w:r>
      <w:r>
        <w:rPr>
          <w:rFonts w:eastAsiaTheme="minorEastAsia" w:hint="eastAsia"/>
          <w:lang w:eastAsia="zh-CN"/>
        </w:rPr>
        <w:t xml:space="preserve">efore source </w:t>
      </w:r>
      <w:proofErr w:type="spellStart"/>
      <w:r>
        <w:rPr>
          <w:rFonts w:hint="eastAsia"/>
          <w:bCs/>
          <w:szCs w:val="22"/>
          <w:lang w:eastAsia="zh-CN"/>
        </w:rPr>
        <w:t>gNB</w:t>
      </w:r>
      <w:proofErr w:type="spellEnd"/>
      <w:r>
        <w:rPr>
          <w:rFonts w:hint="eastAsia"/>
          <w:bCs/>
          <w:szCs w:val="22"/>
          <w:lang w:eastAsia="zh-CN"/>
        </w:rPr>
        <w:t xml:space="preserve"> sent </w:t>
      </w:r>
      <w:proofErr w:type="spellStart"/>
      <w:r>
        <w:rPr>
          <w:bCs/>
          <w:i/>
          <w:iCs/>
          <w:szCs w:val="22"/>
        </w:rPr>
        <w:t>RRCReconfiguration</w:t>
      </w:r>
      <w:proofErr w:type="spellEnd"/>
      <w:r>
        <w:rPr>
          <w:bCs/>
          <w:i/>
          <w:iCs/>
          <w:szCs w:val="22"/>
        </w:rPr>
        <w:t xml:space="preserve"> </w:t>
      </w:r>
      <w:r>
        <w:rPr>
          <w:rFonts w:hint="eastAsia"/>
          <w:bCs/>
          <w:szCs w:val="22"/>
        </w:rPr>
        <w:t>message</w:t>
      </w:r>
      <w:r>
        <w:rPr>
          <w:rFonts w:hint="eastAsia"/>
          <w:bCs/>
          <w:szCs w:val="22"/>
          <w:lang w:eastAsia="zh-CN"/>
        </w:rPr>
        <w:t xml:space="preserve"> to UE, </w:t>
      </w:r>
      <w:r>
        <w:rPr>
          <w:rFonts w:eastAsiaTheme="minorEastAsia" w:hint="eastAsia"/>
          <w:lang w:eastAsia="zh-CN"/>
        </w:rPr>
        <w:t xml:space="preserve">target </w:t>
      </w:r>
      <w:proofErr w:type="spellStart"/>
      <w:r>
        <w:rPr>
          <w:rFonts w:hint="eastAsia"/>
          <w:bCs/>
          <w:szCs w:val="22"/>
          <w:lang w:eastAsia="zh-CN"/>
        </w:rPr>
        <w:t>gNB</w:t>
      </w:r>
      <w:proofErr w:type="spellEnd"/>
      <w:r>
        <w:rPr>
          <w:rFonts w:hint="eastAsia"/>
          <w:bCs/>
          <w:szCs w:val="22"/>
          <w:lang w:eastAsia="zh-CN"/>
        </w:rPr>
        <w:t xml:space="preserve"> has informed new C-RNTI of HO UE to source </w:t>
      </w:r>
      <w:proofErr w:type="spellStart"/>
      <w:r>
        <w:rPr>
          <w:rFonts w:hint="eastAsia"/>
          <w:bCs/>
          <w:szCs w:val="22"/>
          <w:lang w:eastAsia="zh-CN"/>
        </w:rPr>
        <w:t>gNB</w:t>
      </w:r>
      <w:proofErr w:type="spellEnd"/>
      <w:r>
        <w:rPr>
          <w:rFonts w:hint="eastAsia"/>
          <w:bCs/>
          <w:szCs w:val="22"/>
          <w:lang w:eastAsia="zh-CN"/>
        </w:rPr>
        <w:t xml:space="preserve"> in Handover request acknowledge massage. For contention free RA case, both </w:t>
      </w:r>
      <w:r>
        <w:rPr>
          <w:bCs/>
          <w:szCs w:val="22"/>
          <w:lang w:eastAsia="zh-CN"/>
        </w:rPr>
        <w:t>preamble</w:t>
      </w:r>
      <w:r>
        <w:rPr>
          <w:rFonts w:hint="eastAsia"/>
          <w:bCs/>
          <w:szCs w:val="22"/>
          <w:lang w:eastAsia="zh-CN"/>
        </w:rPr>
        <w:t xml:space="preserve"> and PUSCH </w:t>
      </w:r>
      <w:r>
        <w:rPr>
          <w:bCs/>
          <w:szCs w:val="22"/>
          <w:lang w:eastAsia="zh-CN"/>
        </w:rPr>
        <w:t>configuration</w:t>
      </w:r>
      <w:r>
        <w:rPr>
          <w:rFonts w:hint="eastAsia"/>
          <w:bCs/>
          <w:szCs w:val="22"/>
          <w:lang w:eastAsia="zh-CN"/>
        </w:rPr>
        <w:t xml:space="preserve"> can uniquely </w:t>
      </w:r>
      <w:r>
        <w:rPr>
          <w:bCs/>
          <w:szCs w:val="22"/>
          <w:lang w:eastAsia="zh-CN"/>
        </w:rPr>
        <w:t>identify</w:t>
      </w:r>
      <w:r>
        <w:rPr>
          <w:rFonts w:hint="eastAsia"/>
          <w:bCs/>
          <w:szCs w:val="22"/>
          <w:lang w:eastAsia="zh-CN"/>
        </w:rPr>
        <w:t xml:space="preserve"> the UE. </w:t>
      </w:r>
      <w:r>
        <w:rPr>
          <w:bCs/>
          <w:szCs w:val="22"/>
          <w:lang w:eastAsia="zh-CN"/>
        </w:rPr>
        <w:t>S</w:t>
      </w:r>
      <w:r>
        <w:rPr>
          <w:rFonts w:hint="eastAsia"/>
          <w:bCs/>
          <w:szCs w:val="22"/>
          <w:lang w:eastAsia="zh-CN"/>
        </w:rPr>
        <w:t xml:space="preserve">o, from </w:t>
      </w:r>
      <w:r>
        <w:rPr>
          <w:bCs/>
          <w:szCs w:val="22"/>
          <w:lang w:eastAsia="zh-CN"/>
        </w:rPr>
        <w:t>target</w:t>
      </w:r>
      <w:r>
        <w:rPr>
          <w:rFonts w:hint="eastAsia"/>
          <w:bCs/>
          <w:szCs w:val="22"/>
          <w:lang w:eastAsia="zh-CN"/>
        </w:rPr>
        <w:t xml:space="preserve"> </w:t>
      </w:r>
      <w:proofErr w:type="spellStart"/>
      <w:r>
        <w:rPr>
          <w:rFonts w:hint="eastAsia"/>
          <w:bCs/>
          <w:szCs w:val="22"/>
          <w:lang w:eastAsia="zh-CN"/>
        </w:rPr>
        <w:t>gNB</w:t>
      </w:r>
      <w:proofErr w:type="spellEnd"/>
      <w:r>
        <w:rPr>
          <w:rFonts w:hint="eastAsia"/>
          <w:bCs/>
          <w:szCs w:val="22"/>
          <w:lang w:eastAsia="zh-CN"/>
        </w:rPr>
        <w:t xml:space="preserve"> perspective, once preamble or PUSCH is successfully received, </w:t>
      </w:r>
      <w:r>
        <w:rPr>
          <w:bCs/>
          <w:szCs w:val="22"/>
          <w:lang w:eastAsia="zh-CN"/>
        </w:rPr>
        <w:t>target</w:t>
      </w:r>
      <w:r>
        <w:rPr>
          <w:rFonts w:hint="eastAsia"/>
          <w:bCs/>
          <w:szCs w:val="22"/>
          <w:lang w:eastAsia="zh-CN"/>
        </w:rPr>
        <w:t xml:space="preserve"> </w:t>
      </w:r>
      <w:proofErr w:type="spellStart"/>
      <w:r>
        <w:rPr>
          <w:rFonts w:hint="eastAsia"/>
          <w:bCs/>
          <w:szCs w:val="22"/>
          <w:lang w:eastAsia="zh-CN"/>
        </w:rPr>
        <w:t>gNB</w:t>
      </w:r>
      <w:proofErr w:type="spellEnd"/>
      <w:r>
        <w:rPr>
          <w:rFonts w:hint="eastAsia"/>
          <w:bCs/>
          <w:szCs w:val="22"/>
          <w:lang w:eastAsia="zh-CN"/>
        </w:rPr>
        <w:t xml:space="preserve"> can </w:t>
      </w:r>
      <w:r>
        <w:rPr>
          <w:bCs/>
          <w:szCs w:val="22"/>
          <w:lang w:eastAsia="zh-CN"/>
        </w:rPr>
        <w:t>associated</w:t>
      </w:r>
      <w:r>
        <w:rPr>
          <w:rFonts w:hint="eastAsia"/>
          <w:bCs/>
          <w:szCs w:val="22"/>
          <w:lang w:eastAsia="zh-CN"/>
        </w:rPr>
        <w:t xml:space="preserve"> </w:t>
      </w:r>
      <w:r>
        <w:rPr>
          <w:bCs/>
          <w:szCs w:val="22"/>
          <w:lang w:eastAsia="zh-CN"/>
        </w:rPr>
        <w:t>the</w:t>
      </w:r>
      <w:r>
        <w:rPr>
          <w:rFonts w:hint="eastAsia"/>
          <w:bCs/>
          <w:szCs w:val="22"/>
          <w:lang w:eastAsia="zh-CN"/>
        </w:rPr>
        <w:t xml:space="preserve"> preamble and/or PUSCH with corresponding C-RNTI. </w:t>
      </w:r>
      <w:r>
        <w:rPr>
          <w:bCs/>
          <w:szCs w:val="22"/>
          <w:lang w:eastAsia="zh-CN"/>
        </w:rPr>
        <w:t>T</w:t>
      </w:r>
      <w:r>
        <w:rPr>
          <w:rFonts w:hint="eastAsia"/>
          <w:bCs/>
          <w:szCs w:val="22"/>
          <w:lang w:eastAsia="zh-CN"/>
        </w:rPr>
        <w:t xml:space="preserve">he C-RNTI is no needed for content of </w:t>
      </w:r>
      <w:proofErr w:type="spellStart"/>
      <w:r>
        <w:rPr>
          <w:rFonts w:hint="eastAsia"/>
          <w:bCs/>
          <w:szCs w:val="22"/>
          <w:lang w:eastAsia="zh-CN"/>
        </w:rPr>
        <w:t>MsgA</w:t>
      </w:r>
      <w:proofErr w:type="spellEnd"/>
      <w:r>
        <w:rPr>
          <w:rFonts w:hint="eastAsia"/>
          <w:bCs/>
          <w:szCs w:val="22"/>
          <w:lang w:eastAsia="zh-CN"/>
        </w:rPr>
        <w:t>.</w:t>
      </w:r>
    </w:p>
    <w:p w:rsidR="006D1DD4" w:rsidRDefault="00CD390D">
      <w:pPr>
        <w:spacing w:before="120" w:after="120" w:line="360" w:lineRule="auto"/>
        <w:jc w:val="both"/>
        <w:rPr>
          <w:b/>
          <w:bCs/>
          <w:szCs w:val="22"/>
          <w:lang w:eastAsia="zh-CN"/>
        </w:rPr>
      </w:pPr>
      <w:r>
        <w:rPr>
          <w:rFonts w:hint="eastAsia"/>
          <w:b/>
          <w:bCs/>
          <w:szCs w:val="22"/>
          <w:lang w:eastAsia="zh-CN"/>
        </w:rPr>
        <w:t>Proposal1:</w:t>
      </w:r>
      <w:r>
        <w:rPr>
          <w:b/>
          <w:bCs/>
          <w:szCs w:val="22"/>
        </w:rPr>
        <w:t xml:space="preserve"> C-RNTI MAC CE is not needed in </w:t>
      </w:r>
      <w:proofErr w:type="spellStart"/>
      <w:r>
        <w:rPr>
          <w:b/>
          <w:bCs/>
          <w:szCs w:val="22"/>
        </w:rPr>
        <w:t>MsgA</w:t>
      </w:r>
      <w:proofErr w:type="spellEnd"/>
      <w:r>
        <w:rPr>
          <w:b/>
          <w:bCs/>
          <w:szCs w:val="22"/>
        </w:rPr>
        <w:t xml:space="preserve"> of 2-step CFRA</w:t>
      </w:r>
      <w:r>
        <w:rPr>
          <w:rFonts w:hint="eastAsia"/>
          <w:b/>
          <w:bCs/>
          <w:szCs w:val="22"/>
          <w:lang w:eastAsia="zh-CN"/>
        </w:rPr>
        <w:t>.</w:t>
      </w:r>
    </w:p>
    <w:p w:rsidR="006D1DD4" w:rsidRDefault="00CD390D">
      <w:pPr>
        <w:spacing w:before="120" w:after="120" w:line="360" w:lineRule="auto"/>
        <w:jc w:val="both"/>
        <w:rPr>
          <w:bCs/>
          <w:i/>
          <w:szCs w:val="22"/>
          <w:lang w:eastAsia="zh-CN"/>
        </w:rPr>
      </w:pPr>
      <w:r>
        <w:rPr>
          <w:bCs/>
          <w:i/>
          <w:szCs w:val="22"/>
          <w:lang w:eastAsia="zh-CN"/>
        </w:rPr>
        <w:lastRenderedPageBreak/>
        <w:t>I</w:t>
      </w:r>
      <w:r>
        <w:rPr>
          <w:rFonts w:hint="eastAsia"/>
          <w:bCs/>
          <w:i/>
          <w:szCs w:val="22"/>
          <w:lang w:eastAsia="zh-CN"/>
        </w:rPr>
        <w:t xml:space="preserve">ssue 2: PUSCH transmission </w:t>
      </w:r>
    </w:p>
    <w:p w:rsidR="006D1DD4" w:rsidRDefault="00CD390D">
      <w:pPr>
        <w:autoSpaceDE w:val="0"/>
        <w:autoSpaceDN w:val="0"/>
        <w:adjustRightInd w:val="0"/>
        <w:snapToGrid w:val="0"/>
        <w:spacing w:after="120"/>
        <w:contextualSpacing/>
        <w:jc w:val="both"/>
        <w:rPr>
          <w:lang w:eastAsia="zh-CN"/>
        </w:rPr>
      </w:pPr>
      <w:r>
        <w:rPr>
          <w:bCs/>
          <w:szCs w:val="22"/>
          <w:lang w:eastAsia="zh-CN"/>
        </w:rPr>
        <w:t>B</w:t>
      </w:r>
      <w:r>
        <w:rPr>
          <w:rFonts w:hint="eastAsia"/>
          <w:bCs/>
          <w:szCs w:val="22"/>
          <w:lang w:eastAsia="zh-CN"/>
        </w:rPr>
        <w:t>ased on RAN1</w:t>
      </w:r>
      <w:r>
        <w:rPr>
          <w:bCs/>
          <w:szCs w:val="22"/>
          <w:lang w:eastAsia="zh-CN"/>
        </w:rPr>
        <w:t>’</w:t>
      </w:r>
      <w:r>
        <w:rPr>
          <w:rFonts w:hint="eastAsia"/>
          <w:bCs/>
          <w:szCs w:val="22"/>
          <w:lang w:eastAsia="zh-CN"/>
        </w:rPr>
        <w:t>s agreement,</w:t>
      </w:r>
      <w:r>
        <w:rPr>
          <w:rFonts w:hint="eastAsia"/>
          <w:lang w:eastAsia="zh-CN"/>
        </w:rPr>
        <w:t xml:space="preserve"> t</w:t>
      </w:r>
      <w:r>
        <w:rPr>
          <w:lang w:eastAsia="zh-CN"/>
        </w:rPr>
        <w:t xml:space="preserve">he initialization ID for </w:t>
      </w:r>
      <w:proofErr w:type="spellStart"/>
      <w:r>
        <w:rPr>
          <w:lang w:eastAsia="zh-CN"/>
        </w:rPr>
        <w:t>msgA</w:t>
      </w:r>
      <w:proofErr w:type="spellEnd"/>
      <w:r>
        <w:rPr>
          <w:lang w:eastAsia="zh-CN"/>
        </w:rPr>
        <w:t xml:space="preserve"> PUSCH scrambling is:</w:t>
      </w:r>
    </w:p>
    <w:p w:rsidR="006D1DD4" w:rsidRDefault="00CD390D">
      <w:pPr>
        <w:pStyle w:val="afb"/>
        <w:numPr>
          <w:ilvl w:val="1"/>
          <w:numId w:val="13"/>
        </w:numPr>
        <w:autoSpaceDE w:val="0"/>
        <w:autoSpaceDN w:val="0"/>
        <w:adjustRightInd w:val="0"/>
        <w:snapToGrid w:val="0"/>
        <w:spacing w:after="120"/>
        <w:ind w:leftChars="0"/>
        <w:contextualSpacing/>
        <w:jc w:val="both"/>
        <w:rPr>
          <w:rFonts w:ascii="Times New Roman" w:hAnsi="Times New Roman"/>
          <w:szCs w:val="20"/>
          <w:lang w:val="en-US" w:eastAsia="zh-CN"/>
        </w:rPr>
      </w:pPr>
      <w:proofErr w:type="spellStart"/>
      <w:r>
        <w:rPr>
          <w:i/>
          <w:iCs/>
          <w:szCs w:val="20"/>
          <w:lang w:eastAsia="zh-CN"/>
        </w:rPr>
        <w:t>c</w:t>
      </w:r>
      <w:r>
        <w:rPr>
          <w:szCs w:val="20"/>
          <w:vertAlign w:val="subscript"/>
          <w:lang w:eastAsia="zh-CN"/>
        </w:rPr>
        <w:t>init</w:t>
      </w:r>
      <w:proofErr w:type="spellEnd"/>
      <w:r>
        <w:rPr>
          <w:szCs w:val="20"/>
          <w:vertAlign w:val="subscript"/>
          <w:lang w:eastAsia="zh-CN"/>
        </w:rPr>
        <w:t xml:space="preserve"> </w:t>
      </w:r>
      <w:r>
        <w:rPr>
          <w:szCs w:val="20"/>
          <w:lang w:eastAsia="zh-CN"/>
        </w:rPr>
        <w:t>= RA-RNTI</w:t>
      </w:r>
      <w:r>
        <w:rPr>
          <w:szCs w:val="20"/>
          <w:lang w:eastAsia="zh-CN"/>
        </w:rPr>
        <w:sym w:font="Symbol" w:char="F0B4"/>
      </w:r>
      <w:r>
        <w:rPr>
          <w:szCs w:val="20"/>
          <w:lang w:eastAsia="zh-CN"/>
        </w:rPr>
        <w:t>2</w:t>
      </w:r>
      <w:r>
        <w:rPr>
          <w:szCs w:val="20"/>
          <w:vertAlign w:val="superscript"/>
          <w:lang w:eastAsia="zh-CN"/>
        </w:rPr>
        <w:t>16</w:t>
      </w:r>
      <w:r>
        <w:rPr>
          <w:szCs w:val="20"/>
          <w:lang w:eastAsia="zh-CN"/>
        </w:rPr>
        <w:t>+RAPID</w:t>
      </w:r>
      <w:r>
        <w:rPr>
          <w:szCs w:val="20"/>
          <w:lang w:eastAsia="zh-CN"/>
        </w:rPr>
        <w:sym w:font="Symbol" w:char="F0B4"/>
      </w:r>
      <w:r>
        <w:rPr>
          <w:szCs w:val="20"/>
          <w:lang w:eastAsia="zh-CN"/>
        </w:rPr>
        <w:t>2</w:t>
      </w:r>
      <w:r>
        <w:rPr>
          <w:szCs w:val="20"/>
          <w:vertAlign w:val="superscript"/>
          <w:lang w:eastAsia="zh-CN"/>
        </w:rPr>
        <w:t>10</w:t>
      </w:r>
      <w:r>
        <w:rPr>
          <w:szCs w:val="20"/>
          <w:lang w:eastAsia="zh-CN"/>
        </w:rPr>
        <w:t>+</w:t>
      </w:r>
      <w:r>
        <w:rPr>
          <w:i/>
          <w:iCs/>
          <w:szCs w:val="20"/>
          <w:lang w:eastAsia="zh-CN"/>
        </w:rPr>
        <w:t>n</w:t>
      </w:r>
      <w:r>
        <w:rPr>
          <w:szCs w:val="20"/>
          <w:vertAlign w:val="subscript"/>
          <w:lang w:eastAsia="zh-CN"/>
        </w:rPr>
        <w:t>ID</w:t>
      </w:r>
    </w:p>
    <w:p w:rsidR="006D1DD4" w:rsidRDefault="00205DDC">
      <w:pPr>
        <w:pStyle w:val="afb"/>
        <w:numPr>
          <w:ilvl w:val="1"/>
          <w:numId w:val="13"/>
        </w:numPr>
        <w:autoSpaceDE w:val="0"/>
        <w:autoSpaceDN w:val="0"/>
        <w:adjustRightInd w:val="0"/>
        <w:snapToGrid w:val="0"/>
        <w:spacing w:after="120"/>
        <w:ind w:leftChars="0"/>
        <w:contextualSpacing/>
        <w:jc w:val="both"/>
        <w:rPr>
          <w:szCs w:val="20"/>
          <w:lang w:eastAsia="zh-CN"/>
        </w:rPr>
      </w:pPr>
      <w:r>
        <w:rPr>
          <w:szCs w:val="20"/>
          <w:lang w:eastAsia="zh-CN"/>
        </w:rPr>
        <w:fldChar w:fldCharType="begin"/>
      </w:r>
      <w:r w:rsidR="00CD390D">
        <w:rPr>
          <w:szCs w:val="20"/>
          <w:lang w:eastAsia="zh-CN"/>
        </w:rPr>
        <w:instrText xml:space="preserve"> QUOTE </w:instrText>
      </w:r>
      <m:oMath>
        <m:sSub>
          <m:sSubPr>
            <m:ctrlPr>
              <w:rPr>
                <w:rFonts w:ascii="Cambria Math" w:eastAsia="等线" w:hAnsi="Cambria Math"/>
                <w:i/>
                <w:sz w:val="24"/>
              </w:rPr>
            </m:ctrlPr>
          </m:sSubPr>
          <m:e>
            <m:r>
              <w:rPr>
                <w:rFonts w:ascii="Cambria Math" w:hAnsi="Cambria Math"/>
                <w:sz w:val="24"/>
                <w:szCs w:val="20"/>
                <w:lang w:eastAsia="zh-CN"/>
              </w:rPr>
              <m:t>n</m:t>
            </m:r>
          </m:e>
          <m:sub>
            <m:r>
              <m:rPr>
                <m:nor/>
              </m:rPr>
              <w:rPr>
                <w:sz w:val="24"/>
                <w:szCs w:val="20"/>
                <w:lang w:eastAsia="zh-CN"/>
              </w:rPr>
              <m:t>ID</m:t>
            </m:r>
          </m:sub>
        </m:sSub>
      </m:oMath>
      <w:r w:rsidR="00CD390D">
        <w:rPr>
          <w:szCs w:val="20"/>
          <w:lang w:eastAsia="zh-CN"/>
        </w:rPr>
        <w:instrText xml:space="preserve"> </w:instrText>
      </w:r>
      <w:r>
        <w:rPr>
          <w:szCs w:val="20"/>
          <w:lang w:eastAsia="zh-CN"/>
        </w:rPr>
        <w:fldChar w:fldCharType="end"/>
      </w:r>
      <w:proofErr w:type="spellStart"/>
      <w:r w:rsidR="00CD390D">
        <w:rPr>
          <w:i/>
          <w:iCs/>
          <w:szCs w:val="20"/>
          <w:lang w:eastAsia="zh-CN"/>
        </w:rPr>
        <w:t>n</w:t>
      </w:r>
      <w:r w:rsidR="00CD390D">
        <w:rPr>
          <w:szCs w:val="20"/>
          <w:vertAlign w:val="subscript"/>
          <w:lang w:eastAsia="zh-CN"/>
        </w:rPr>
        <w:t>ID</w:t>
      </w:r>
      <w:proofErr w:type="spellEnd"/>
      <w:r w:rsidR="00CD390D">
        <w:rPr>
          <w:szCs w:val="20"/>
          <w:lang w:eastAsia="zh-CN"/>
        </w:rPr>
        <w:t xml:space="preserve"> is a cell-specific higher-layer parameter if configured; otherwise </w:t>
      </w:r>
      <w:proofErr w:type="spellStart"/>
      <w:r w:rsidR="00CD390D">
        <w:rPr>
          <w:i/>
          <w:iCs/>
          <w:szCs w:val="20"/>
          <w:lang w:eastAsia="zh-CN"/>
        </w:rPr>
        <w:t>n</w:t>
      </w:r>
      <w:r w:rsidR="00CD390D">
        <w:rPr>
          <w:szCs w:val="20"/>
          <w:vertAlign w:val="subscript"/>
          <w:lang w:eastAsia="zh-CN"/>
        </w:rPr>
        <w:t>ID</w:t>
      </w:r>
      <w:proofErr w:type="spellEnd"/>
      <w:r w:rsidR="00CD390D">
        <w:rPr>
          <w:szCs w:val="20"/>
          <w:vertAlign w:val="subscript"/>
          <w:lang w:eastAsia="zh-CN"/>
        </w:rPr>
        <w:t xml:space="preserve"> </w:t>
      </w:r>
      <w:r w:rsidR="00CD390D">
        <w:rPr>
          <w:szCs w:val="20"/>
          <w:lang w:eastAsia="zh-CN"/>
        </w:rPr>
        <w:t>=</w:t>
      </w:r>
      <w:proofErr w:type="spellStart"/>
      <w:r w:rsidR="00CD390D">
        <w:rPr>
          <w:szCs w:val="20"/>
          <w:lang w:eastAsia="zh-CN"/>
        </w:rPr>
        <w:t>N</w:t>
      </w:r>
      <w:r w:rsidR="00CD390D">
        <w:rPr>
          <w:szCs w:val="20"/>
          <w:vertAlign w:val="subscript"/>
          <w:lang w:eastAsia="zh-CN"/>
        </w:rPr>
        <w:t>ID</w:t>
      </w:r>
      <w:r w:rsidR="00CD390D">
        <w:rPr>
          <w:szCs w:val="20"/>
          <w:vertAlign w:val="superscript"/>
          <w:lang w:eastAsia="zh-CN"/>
        </w:rPr>
        <w:t>cell</w:t>
      </w:r>
      <w:proofErr w:type="spellEnd"/>
      <w:r w:rsidR="00CD390D">
        <w:rPr>
          <w:szCs w:val="20"/>
          <w:vertAlign w:val="superscript"/>
          <w:lang w:eastAsia="zh-CN"/>
        </w:rPr>
        <w:t xml:space="preserve"> </w:t>
      </w:r>
    </w:p>
    <w:p w:rsidR="006D1DD4" w:rsidRDefault="00CD390D">
      <w:pPr>
        <w:pStyle w:val="afb"/>
        <w:numPr>
          <w:ilvl w:val="1"/>
          <w:numId w:val="13"/>
        </w:numPr>
        <w:autoSpaceDE w:val="0"/>
        <w:autoSpaceDN w:val="0"/>
        <w:adjustRightInd w:val="0"/>
        <w:snapToGrid w:val="0"/>
        <w:spacing w:after="120"/>
        <w:ind w:leftChars="0"/>
        <w:contextualSpacing/>
        <w:jc w:val="both"/>
        <w:rPr>
          <w:szCs w:val="20"/>
          <w:lang w:eastAsia="zh-CN"/>
        </w:rPr>
      </w:pPr>
      <w:r>
        <w:rPr>
          <w:szCs w:val="20"/>
          <w:lang w:eastAsia="zh-CN"/>
        </w:rPr>
        <w:t xml:space="preserve">RA-RNTI is as same as Rel.15 </w:t>
      </w:r>
    </w:p>
    <w:p w:rsidR="006D1DD4" w:rsidRDefault="00CD390D">
      <w:pPr>
        <w:spacing w:before="120" w:after="120" w:line="360" w:lineRule="auto"/>
        <w:jc w:val="both"/>
        <w:rPr>
          <w:bCs/>
          <w:szCs w:val="22"/>
          <w:lang w:eastAsia="zh-CN"/>
        </w:rPr>
      </w:pPr>
      <w:r>
        <w:rPr>
          <w:bCs/>
          <w:szCs w:val="22"/>
          <w:lang w:val="en-GB" w:eastAsia="zh-CN"/>
        </w:rPr>
        <w:t>T</w:t>
      </w:r>
      <w:r>
        <w:rPr>
          <w:rFonts w:hint="eastAsia"/>
          <w:bCs/>
          <w:szCs w:val="22"/>
          <w:lang w:val="en-GB" w:eastAsia="zh-CN"/>
        </w:rPr>
        <w:t xml:space="preserve">he same </w:t>
      </w:r>
      <w:proofErr w:type="spellStart"/>
      <w:r>
        <w:rPr>
          <w:i/>
          <w:iCs/>
          <w:lang w:eastAsia="zh-CN"/>
        </w:rPr>
        <w:t>c</w:t>
      </w:r>
      <w:r>
        <w:rPr>
          <w:vertAlign w:val="subscript"/>
          <w:lang w:eastAsia="zh-CN"/>
        </w:rPr>
        <w:t>init</w:t>
      </w:r>
      <w:proofErr w:type="spellEnd"/>
      <w:r>
        <w:rPr>
          <w:rFonts w:hint="eastAsia"/>
          <w:vertAlign w:val="subscript"/>
          <w:lang w:eastAsia="zh-CN"/>
        </w:rPr>
        <w:t xml:space="preserve"> </w:t>
      </w:r>
      <w:r>
        <w:rPr>
          <w:rFonts w:hint="eastAsia"/>
          <w:bCs/>
          <w:szCs w:val="22"/>
          <w:lang w:eastAsia="zh-CN"/>
        </w:rPr>
        <w:t xml:space="preserve">calculation formula can be reused in 2-step CFRA. </w:t>
      </w:r>
      <w:r>
        <w:rPr>
          <w:bCs/>
          <w:szCs w:val="22"/>
          <w:lang w:eastAsia="zh-CN"/>
        </w:rPr>
        <w:t>C</w:t>
      </w:r>
      <w:r>
        <w:rPr>
          <w:rFonts w:hint="eastAsia"/>
          <w:bCs/>
          <w:szCs w:val="22"/>
          <w:lang w:eastAsia="zh-CN"/>
        </w:rPr>
        <w:t xml:space="preserve">larification as follow: </w:t>
      </w:r>
      <w:proofErr w:type="spellStart"/>
      <w:r>
        <w:rPr>
          <w:i/>
          <w:iCs/>
          <w:lang w:eastAsia="zh-CN"/>
        </w:rPr>
        <w:t>n</w:t>
      </w:r>
      <w:r>
        <w:rPr>
          <w:vertAlign w:val="subscript"/>
          <w:lang w:eastAsia="zh-CN"/>
        </w:rPr>
        <w:t>ID</w:t>
      </w:r>
      <w:proofErr w:type="spellEnd"/>
      <w:r>
        <w:rPr>
          <w:lang w:eastAsia="zh-CN"/>
        </w:rPr>
        <w:t xml:space="preserve"> is a cell-specific higher-layer parameter</w:t>
      </w:r>
      <w:r>
        <w:rPr>
          <w:rFonts w:hint="eastAsia"/>
          <w:lang w:eastAsia="zh-CN"/>
        </w:rPr>
        <w:t xml:space="preserve"> of </w:t>
      </w:r>
      <w:r>
        <w:rPr>
          <w:rFonts w:hint="eastAsia"/>
          <w:bCs/>
          <w:szCs w:val="22"/>
          <w:lang w:eastAsia="zh-CN"/>
        </w:rPr>
        <w:t>T</w:t>
      </w:r>
      <w:r>
        <w:rPr>
          <w:bCs/>
          <w:szCs w:val="22"/>
          <w:lang w:eastAsia="zh-CN"/>
        </w:rPr>
        <w:t>arget</w:t>
      </w:r>
      <w:r>
        <w:rPr>
          <w:rFonts w:hint="eastAsia"/>
          <w:bCs/>
          <w:szCs w:val="22"/>
          <w:lang w:eastAsia="zh-CN"/>
        </w:rPr>
        <w:t xml:space="preserve"> </w:t>
      </w:r>
      <w:proofErr w:type="spellStart"/>
      <w:r>
        <w:rPr>
          <w:rFonts w:hint="eastAsia"/>
          <w:bCs/>
          <w:szCs w:val="22"/>
          <w:lang w:eastAsia="zh-CN"/>
        </w:rPr>
        <w:t>gNB</w:t>
      </w:r>
      <w:proofErr w:type="spellEnd"/>
      <w:r>
        <w:rPr>
          <w:rFonts w:hint="eastAsia"/>
          <w:bCs/>
          <w:szCs w:val="22"/>
          <w:lang w:eastAsia="zh-CN"/>
        </w:rPr>
        <w:t xml:space="preserve"> if configured. </w:t>
      </w:r>
    </w:p>
    <w:p w:rsidR="006D1DD4" w:rsidRDefault="00CD390D">
      <w:pPr>
        <w:spacing w:before="120" w:after="120" w:line="360" w:lineRule="auto"/>
        <w:jc w:val="both"/>
        <w:rPr>
          <w:bCs/>
          <w:szCs w:val="22"/>
          <w:lang w:eastAsia="zh-CN"/>
        </w:rPr>
      </w:pPr>
      <w:r>
        <w:rPr>
          <w:bCs/>
          <w:szCs w:val="22"/>
          <w:lang w:eastAsia="zh-CN"/>
        </w:rPr>
        <w:t>C</w:t>
      </w:r>
      <w:r>
        <w:rPr>
          <w:rFonts w:hint="eastAsia"/>
          <w:bCs/>
          <w:szCs w:val="22"/>
          <w:lang w:eastAsia="zh-CN"/>
        </w:rPr>
        <w:t xml:space="preserve">onsidering the </w:t>
      </w:r>
      <w:proofErr w:type="spellStart"/>
      <w:r>
        <w:rPr>
          <w:bCs/>
          <w:i/>
          <w:iCs/>
          <w:szCs w:val="22"/>
        </w:rPr>
        <w:t>RRCReconfiguration</w:t>
      </w:r>
      <w:proofErr w:type="spellEnd"/>
      <w:r>
        <w:rPr>
          <w:bCs/>
          <w:i/>
          <w:iCs/>
          <w:szCs w:val="22"/>
        </w:rPr>
        <w:t xml:space="preserve"> </w:t>
      </w:r>
      <w:r>
        <w:rPr>
          <w:rFonts w:hint="eastAsia"/>
          <w:bCs/>
          <w:szCs w:val="22"/>
        </w:rPr>
        <w:t>message</w:t>
      </w:r>
      <w:r>
        <w:rPr>
          <w:rFonts w:hint="eastAsia"/>
          <w:bCs/>
          <w:szCs w:val="22"/>
          <w:lang w:eastAsia="zh-CN"/>
        </w:rPr>
        <w:t xml:space="preserve"> during handover, C-RNTI is known information for UE. So, the </w:t>
      </w:r>
      <w:proofErr w:type="spellStart"/>
      <w:r>
        <w:rPr>
          <w:rFonts w:hint="eastAsia"/>
          <w:bCs/>
          <w:szCs w:val="22"/>
          <w:lang w:eastAsia="zh-CN"/>
        </w:rPr>
        <w:t>MsgA</w:t>
      </w:r>
      <w:proofErr w:type="spellEnd"/>
      <w:r>
        <w:rPr>
          <w:rFonts w:hint="eastAsia"/>
          <w:bCs/>
          <w:szCs w:val="22"/>
          <w:lang w:eastAsia="zh-CN"/>
        </w:rPr>
        <w:t xml:space="preserve"> PUSCH can be scrambled by C-RNTI.</w:t>
      </w:r>
    </w:p>
    <w:p w:rsidR="006D1DD4" w:rsidRDefault="00CD390D">
      <w:pPr>
        <w:spacing w:before="120" w:after="120" w:line="360" w:lineRule="auto"/>
        <w:jc w:val="both"/>
        <w:rPr>
          <w:b/>
          <w:bCs/>
          <w:szCs w:val="22"/>
          <w:lang w:eastAsia="zh-CN"/>
        </w:rPr>
      </w:pPr>
      <w:r>
        <w:rPr>
          <w:b/>
          <w:bCs/>
          <w:szCs w:val="22"/>
          <w:lang w:eastAsia="zh-CN"/>
        </w:rPr>
        <w:t>P</w:t>
      </w:r>
      <w:r>
        <w:rPr>
          <w:rFonts w:hint="eastAsia"/>
          <w:b/>
          <w:bCs/>
          <w:szCs w:val="22"/>
          <w:lang w:eastAsia="zh-CN"/>
        </w:rPr>
        <w:t>roposal 2: Two options for PUSCH transmission RNTI</w:t>
      </w:r>
    </w:p>
    <w:p w:rsidR="006D1DD4" w:rsidRDefault="00CD390D">
      <w:pPr>
        <w:spacing w:before="120" w:after="120" w:line="360" w:lineRule="auto"/>
        <w:jc w:val="both"/>
        <w:rPr>
          <w:b/>
          <w:bCs/>
          <w:i/>
          <w:szCs w:val="22"/>
          <w:lang w:eastAsia="zh-CN"/>
        </w:rPr>
      </w:pPr>
      <w:r>
        <w:rPr>
          <w:b/>
          <w:bCs/>
          <w:i/>
          <w:szCs w:val="22"/>
          <w:lang w:eastAsia="zh-CN"/>
        </w:rPr>
        <w:t>O</w:t>
      </w:r>
      <w:r>
        <w:rPr>
          <w:rFonts w:hint="eastAsia"/>
          <w:b/>
          <w:bCs/>
          <w:i/>
          <w:szCs w:val="22"/>
          <w:lang w:eastAsia="zh-CN"/>
        </w:rPr>
        <w:t xml:space="preserve">ption1: Reuse </w:t>
      </w:r>
      <w:proofErr w:type="spellStart"/>
      <w:r>
        <w:rPr>
          <w:b/>
          <w:i/>
          <w:iCs/>
          <w:lang w:eastAsia="zh-CN"/>
        </w:rPr>
        <w:t>c</w:t>
      </w:r>
      <w:r>
        <w:rPr>
          <w:b/>
          <w:i/>
          <w:vertAlign w:val="subscript"/>
          <w:lang w:eastAsia="zh-CN"/>
        </w:rPr>
        <w:t>init</w:t>
      </w:r>
      <w:proofErr w:type="spellEnd"/>
      <w:r>
        <w:rPr>
          <w:rFonts w:hint="eastAsia"/>
          <w:b/>
          <w:i/>
          <w:vertAlign w:val="subscript"/>
          <w:lang w:eastAsia="zh-CN"/>
        </w:rPr>
        <w:t xml:space="preserve"> </w:t>
      </w:r>
      <w:r>
        <w:rPr>
          <w:rFonts w:hint="eastAsia"/>
          <w:b/>
          <w:bCs/>
          <w:i/>
          <w:szCs w:val="22"/>
          <w:lang w:eastAsia="zh-CN"/>
        </w:rPr>
        <w:t>calculation formula as 2-step CBRA with necessary clarification</w:t>
      </w:r>
    </w:p>
    <w:p w:rsidR="006D1DD4" w:rsidRDefault="00CD390D">
      <w:pPr>
        <w:spacing w:before="120" w:after="120" w:line="360" w:lineRule="auto"/>
        <w:jc w:val="both"/>
        <w:rPr>
          <w:b/>
          <w:bCs/>
          <w:i/>
          <w:szCs w:val="22"/>
          <w:lang w:eastAsia="zh-CN"/>
        </w:rPr>
      </w:pPr>
      <w:r>
        <w:rPr>
          <w:b/>
          <w:bCs/>
          <w:i/>
          <w:szCs w:val="22"/>
          <w:lang w:eastAsia="zh-CN"/>
        </w:rPr>
        <w:t>O</w:t>
      </w:r>
      <w:r>
        <w:rPr>
          <w:rFonts w:hint="eastAsia"/>
          <w:b/>
          <w:bCs/>
          <w:i/>
          <w:szCs w:val="22"/>
          <w:lang w:eastAsia="zh-CN"/>
        </w:rPr>
        <w:t>ption2:  C-RNTI</w:t>
      </w:r>
    </w:p>
    <w:p w:rsidR="006D1DD4" w:rsidRDefault="00CD390D">
      <w:pPr>
        <w:spacing w:before="120" w:after="120" w:line="360" w:lineRule="auto"/>
        <w:jc w:val="both"/>
        <w:rPr>
          <w:bCs/>
          <w:i/>
          <w:szCs w:val="22"/>
          <w:lang w:eastAsia="zh-CN"/>
        </w:rPr>
      </w:pPr>
      <w:r>
        <w:rPr>
          <w:bCs/>
          <w:i/>
          <w:szCs w:val="22"/>
          <w:lang w:eastAsia="zh-CN"/>
        </w:rPr>
        <w:t>I</w:t>
      </w:r>
      <w:r>
        <w:rPr>
          <w:rFonts w:hint="eastAsia"/>
          <w:bCs/>
          <w:i/>
          <w:szCs w:val="22"/>
          <w:lang w:eastAsia="zh-CN"/>
        </w:rPr>
        <w:t>ssue 3: PUSCH resource configuration and release</w:t>
      </w:r>
    </w:p>
    <w:p w:rsidR="006D1DD4" w:rsidRDefault="00CD390D">
      <w:pPr>
        <w:spacing w:before="120" w:after="120" w:line="360" w:lineRule="auto"/>
        <w:jc w:val="both"/>
        <w:rPr>
          <w:bCs/>
          <w:sz w:val="21"/>
          <w:szCs w:val="22"/>
          <w:lang w:eastAsia="zh-CN"/>
        </w:rPr>
      </w:pPr>
      <w:r>
        <w:rPr>
          <w:rFonts w:hint="eastAsia"/>
          <w:bCs/>
          <w:sz w:val="21"/>
          <w:szCs w:val="22"/>
          <w:lang w:eastAsia="zh-CN"/>
        </w:rPr>
        <w:t xml:space="preserve">In Reno meeting, the following agreement had been achieved: </w:t>
      </w:r>
      <w:r>
        <w:rPr>
          <w:bCs/>
          <w:sz w:val="21"/>
          <w:szCs w:val="22"/>
          <w:lang w:eastAsia="zh-CN"/>
        </w:rPr>
        <w:t xml:space="preserve">The PUSCH resource for 2-step CFRA associated with the dedicated preamble will be configured to the UE via dedicated </w:t>
      </w:r>
      <w:proofErr w:type="spellStart"/>
      <w:r>
        <w:rPr>
          <w:bCs/>
          <w:sz w:val="21"/>
          <w:szCs w:val="22"/>
          <w:lang w:eastAsia="zh-CN"/>
        </w:rPr>
        <w:t>signalling</w:t>
      </w:r>
      <w:proofErr w:type="spellEnd"/>
      <w:r>
        <w:rPr>
          <w:bCs/>
          <w:sz w:val="21"/>
          <w:szCs w:val="22"/>
          <w:lang w:eastAsia="zh-CN"/>
        </w:rPr>
        <w:t xml:space="preserve"> (i.e. will not be included in SIB1).  FFS how and when the PUSCH resources is releases</w:t>
      </w:r>
      <w:r>
        <w:rPr>
          <w:rFonts w:hint="eastAsia"/>
          <w:bCs/>
          <w:sz w:val="21"/>
          <w:szCs w:val="22"/>
          <w:lang w:eastAsia="zh-CN"/>
        </w:rPr>
        <w:t>.</w:t>
      </w:r>
    </w:p>
    <w:p w:rsidR="006D1DD4" w:rsidRDefault="00CD390D">
      <w:pPr>
        <w:spacing w:before="120" w:after="120" w:line="360" w:lineRule="auto"/>
        <w:jc w:val="both"/>
        <w:rPr>
          <w:bCs/>
          <w:sz w:val="21"/>
          <w:szCs w:val="22"/>
          <w:lang w:eastAsia="zh-CN"/>
        </w:rPr>
      </w:pPr>
      <w:r>
        <w:rPr>
          <w:rFonts w:hint="eastAsia"/>
          <w:bCs/>
          <w:sz w:val="21"/>
          <w:szCs w:val="22"/>
          <w:lang w:eastAsia="zh-CN"/>
        </w:rPr>
        <w:t xml:space="preserve">In 2-step CFRA, preamble and PUSCH are dedicated resource that informed by HO command from source </w:t>
      </w:r>
      <w:proofErr w:type="spellStart"/>
      <w:r>
        <w:rPr>
          <w:rFonts w:hint="eastAsia"/>
          <w:bCs/>
          <w:sz w:val="21"/>
          <w:szCs w:val="22"/>
          <w:lang w:eastAsia="zh-CN"/>
        </w:rPr>
        <w:t>gNB</w:t>
      </w:r>
      <w:proofErr w:type="spellEnd"/>
      <w:r>
        <w:rPr>
          <w:rFonts w:hint="eastAsia"/>
          <w:bCs/>
          <w:sz w:val="21"/>
          <w:szCs w:val="22"/>
          <w:lang w:eastAsia="zh-CN"/>
        </w:rPr>
        <w:t xml:space="preserve"> to UE. Same issue as 2-step CBRA, the mapping rule between preamble and PUSCH resource should be discussed. For flexibility, one preamble can map to one or more than one PUSCH resource Unit, those available PUSCH resource Unit are all dedicated resource for that UE.</w:t>
      </w:r>
    </w:p>
    <w:p w:rsidR="006D1DD4" w:rsidRDefault="00CD390D">
      <w:pPr>
        <w:spacing w:before="120" w:after="120" w:line="360" w:lineRule="auto"/>
        <w:jc w:val="both"/>
        <w:rPr>
          <w:b/>
          <w:sz w:val="21"/>
          <w:szCs w:val="22"/>
          <w:lang w:eastAsia="zh-CN"/>
        </w:rPr>
      </w:pPr>
      <w:r>
        <w:rPr>
          <w:rFonts w:hint="eastAsia"/>
          <w:b/>
          <w:bCs/>
          <w:iCs/>
          <w:szCs w:val="22"/>
          <w:lang w:eastAsia="zh-CN"/>
        </w:rPr>
        <w:t xml:space="preserve">Proposal 3: For 2-step CFRA, </w:t>
      </w:r>
      <w:r>
        <w:rPr>
          <w:rFonts w:hint="eastAsia"/>
          <w:b/>
          <w:sz w:val="21"/>
          <w:szCs w:val="22"/>
          <w:lang w:eastAsia="zh-CN"/>
        </w:rPr>
        <w:t>one preamble can map to one or more than one PUSCH resource Unit.</w:t>
      </w:r>
    </w:p>
    <w:p w:rsidR="006D1DD4" w:rsidRDefault="00CD390D">
      <w:pPr>
        <w:pStyle w:val="1"/>
        <w:pBdr>
          <w:top w:val="single" w:sz="12" w:space="2" w:color="auto"/>
        </w:pBdr>
        <w:tabs>
          <w:tab w:val="left" w:pos="420"/>
        </w:tabs>
        <w:spacing w:line="276" w:lineRule="auto"/>
        <w:ind w:left="420" w:hanging="420"/>
        <w:jc w:val="both"/>
      </w:pPr>
      <w:r>
        <w:t>Conclusion</w:t>
      </w:r>
    </w:p>
    <w:p w:rsidR="006D1DD4" w:rsidRDefault="00CD390D">
      <w:pPr>
        <w:spacing w:line="360" w:lineRule="auto"/>
        <w:rPr>
          <w:lang w:eastAsia="zh-CN"/>
        </w:rPr>
      </w:pPr>
      <w:r>
        <w:rPr>
          <w:lang w:eastAsia="ko-KR"/>
        </w:rPr>
        <w:t xml:space="preserve">In this contribution, </w:t>
      </w:r>
      <w:r>
        <w:t>we’d like to address the</w:t>
      </w:r>
      <w:r>
        <w:rPr>
          <w:rFonts w:hint="eastAsia"/>
          <w:lang w:eastAsia="zh-CN"/>
        </w:rPr>
        <w:t xml:space="preserve"> 2-step CFRA. </w:t>
      </w:r>
      <w:r>
        <w:rPr>
          <w:lang w:eastAsia="zh-CN"/>
        </w:rPr>
        <w:t>A</w:t>
      </w:r>
      <w:r>
        <w:rPr>
          <w:rFonts w:hint="eastAsia"/>
          <w:lang w:eastAsia="zh-CN"/>
        </w:rPr>
        <w:t>s we analysis in the paper, proposals as follows:</w:t>
      </w:r>
    </w:p>
    <w:p w:rsidR="006D1DD4" w:rsidRDefault="00CD390D">
      <w:pPr>
        <w:spacing w:before="120" w:after="120" w:line="360" w:lineRule="auto"/>
        <w:jc w:val="both"/>
        <w:rPr>
          <w:b/>
          <w:bCs/>
          <w:szCs w:val="22"/>
          <w:lang w:eastAsia="zh-CN"/>
        </w:rPr>
      </w:pPr>
      <w:r>
        <w:rPr>
          <w:rFonts w:hint="eastAsia"/>
          <w:b/>
          <w:bCs/>
          <w:szCs w:val="22"/>
          <w:lang w:eastAsia="zh-CN"/>
        </w:rPr>
        <w:t>Proposal1:</w:t>
      </w:r>
      <w:r>
        <w:rPr>
          <w:b/>
          <w:bCs/>
          <w:szCs w:val="22"/>
        </w:rPr>
        <w:t xml:space="preserve"> C-RNTI MAC CE is not needed in </w:t>
      </w:r>
      <w:proofErr w:type="spellStart"/>
      <w:r>
        <w:rPr>
          <w:b/>
          <w:bCs/>
          <w:szCs w:val="22"/>
        </w:rPr>
        <w:t>MsgA</w:t>
      </w:r>
      <w:proofErr w:type="spellEnd"/>
      <w:r>
        <w:rPr>
          <w:b/>
          <w:bCs/>
          <w:szCs w:val="22"/>
        </w:rPr>
        <w:t xml:space="preserve"> of 2-step CFRA</w:t>
      </w:r>
      <w:r>
        <w:rPr>
          <w:rFonts w:hint="eastAsia"/>
          <w:b/>
          <w:bCs/>
          <w:szCs w:val="22"/>
          <w:lang w:eastAsia="zh-CN"/>
        </w:rPr>
        <w:t>.</w:t>
      </w:r>
    </w:p>
    <w:p w:rsidR="006D1DD4" w:rsidRDefault="00CD390D">
      <w:pPr>
        <w:spacing w:before="120" w:after="120" w:line="360" w:lineRule="auto"/>
        <w:jc w:val="both"/>
        <w:rPr>
          <w:b/>
          <w:bCs/>
          <w:szCs w:val="22"/>
          <w:lang w:eastAsia="zh-CN"/>
        </w:rPr>
      </w:pPr>
      <w:r>
        <w:rPr>
          <w:b/>
          <w:bCs/>
          <w:szCs w:val="22"/>
          <w:lang w:eastAsia="zh-CN"/>
        </w:rPr>
        <w:t>P</w:t>
      </w:r>
      <w:r>
        <w:rPr>
          <w:rFonts w:hint="eastAsia"/>
          <w:b/>
          <w:bCs/>
          <w:szCs w:val="22"/>
          <w:lang w:eastAsia="zh-CN"/>
        </w:rPr>
        <w:t>roposal 2: Two options for PUSCH transmission RNTI</w:t>
      </w:r>
    </w:p>
    <w:p w:rsidR="006D1DD4" w:rsidRDefault="00CD390D">
      <w:pPr>
        <w:spacing w:before="120" w:after="120" w:line="360" w:lineRule="auto"/>
        <w:jc w:val="both"/>
        <w:rPr>
          <w:b/>
          <w:bCs/>
          <w:i/>
          <w:szCs w:val="22"/>
          <w:lang w:eastAsia="zh-CN"/>
        </w:rPr>
      </w:pPr>
      <w:r>
        <w:rPr>
          <w:b/>
          <w:bCs/>
          <w:i/>
          <w:szCs w:val="22"/>
          <w:lang w:eastAsia="zh-CN"/>
        </w:rPr>
        <w:t>O</w:t>
      </w:r>
      <w:r>
        <w:rPr>
          <w:rFonts w:hint="eastAsia"/>
          <w:b/>
          <w:bCs/>
          <w:i/>
          <w:szCs w:val="22"/>
          <w:lang w:eastAsia="zh-CN"/>
        </w:rPr>
        <w:t xml:space="preserve">ption1: Reuse </w:t>
      </w:r>
      <w:proofErr w:type="spellStart"/>
      <w:r>
        <w:rPr>
          <w:b/>
          <w:i/>
          <w:iCs/>
          <w:lang w:eastAsia="zh-CN"/>
        </w:rPr>
        <w:t>c</w:t>
      </w:r>
      <w:r>
        <w:rPr>
          <w:b/>
          <w:i/>
          <w:vertAlign w:val="subscript"/>
          <w:lang w:eastAsia="zh-CN"/>
        </w:rPr>
        <w:t>init</w:t>
      </w:r>
      <w:proofErr w:type="spellEnd"/>
      <w:r>
        <w:rPr>
          <w:rFonts w:hint="eastAsia"/>
          <w:b/>
          <w:i/>
          <w:vertAlign w:val="subscript"/>
          <w:lang w:eastAsia="zh-CN"/>
        </w:rPr>
        <w:t xml:space="preserve"> </w:t>
      </w:r>
      <w:r>
        <w:rPr>
          <w:rFonts w:hint="eastAsia"/>
          <w:b/>
          <w:bCs/>
          <w:i/>
          <w:szCs w:val="22"/>
          <w:lang w:eastAsia="zh-CN"/>
        </w:rPr>
        <w:t>calculation formula as 2-step CBRA with necessary clarification;</w:t>
      </w:r>
    </w:p>
    <w:p w:rsidR="006D1DD4" w:rsidRDefault="00CD390D">
      <w:pPr>
        <w:spacing w:before="120" w:after="120" w:line="360" w:lineRule="auto"/>
        <w:jc w:val="both"/>
        <w:rPr>
          <w:b/>
          <w:bCs/>
          <w:i/>
          <w:szCs w:val="22"/>
          <w:lang w:eastAsia="zh-CN"/>
        </w:rPr>
      </w:pPr>
      <w:r>
        <w:rPr>
          <w:b/>
          <w:bCs/>
          <w:i/>
          <w:szCs w:val="22"/>
          <w:lang w:eastAsia="zh-CN"/>
        </w:rPr>
        <w:t>O</w:t>
      </w:r>
      <w:r>
        <w:rPr>
          <w:rFonts w:hint="eastAsia"/>
          <w:b/>
          <w:bCs/>
          <w:i/>
          <w:szCs w:val="22"/>
          <w:lang w:eastAsia="zh-CN"/>
        </w:rPr>
        <w:t>ption2:  C-RNTI</w:t>
      </w:r>
    </w:p>
    <w:p w:rsidR="006D1DD4" w:rsidRDefault="00CD390D">
      <w:pPr>
        <w:spacing w:before="120" w:after="120" w:line="360" w:lineRule="auto"/>
        <w:jc w:val="both"/>
        <w:rPr>
          <w:b/>
          <w:sz w:val="21"/>
          <w:szCs w:val="22"/>
          <w:lang w:eastAsia="zh-CN"/>
        </w:rPr>
      </w:pPr>
      <w:r>
        <w:rPr>
          <w:rFonts w:hint="eastAsia"/>
          <w:b/>
          <w:bCs/>
          <w:iCs/>
          <w:szCs w:val="22"/>
          <w:lang w:eastAsia="zh-CN"/>
        </w:rPr>
        <w:t xml:space="preserve">Proposal 3: For 2-step CFRA, </w:t>
      </w:r>
      <w:r>
        <w:rPr>
          <w:rFonts w:hint="eastAsia"/>
          <w:b/>
          <w:sz w:val="21"/>
          <w:szCs w:val="22"/>
          <w:lang w:eastAsia="zh-CN"/>
        </w:rPr>
        <w:t>one preamble can map to one or more than one PUSCH resource Unit.</w:t>
      </w:r>
    </w:p>
    <w:p w:rsidR="006D1DD4" w:rsidRDefault="00CD390D">
      <w:pPr>
        <w:pStyle w:val="1"/>
        <w:spacing w:line="276" w:lineRule="auto"/>
        <w:jc w:val="both"/>
      </w:pPr>
      <w:r>
        <w:t>Reference</w:t>
      </w:r>
    </w:p>
    <w:bookmarkEnd w:id="0"/>
    <w:p w:rsidR="006D1DD4" w:rsidRDefault="00CD390D">
      <w:pPr>
        <w:numPr>
          <w:ilvl w:val="0"/>
          <w:numId w:val="14"/>
        </w:numPr>
        <w:spacing w:line="276" w:lineRule="auto"/>
        <w:jc w:val="both"/>
        <w:rPr>
          <w:lang w:eastAsia="zh-CN"/>
        </w:rPr>
      </w:pPr>
      <w:r>
        <w:rPr>
          <w:rFonts w:hint="eastAsia"/>
          <w:lang w:eastAsia="zh-CN"/>
        </w:rPr>
        <w:t>3</w:t>
      </w:r>
      <w:r>
        <w:rPr>
          <w:lang w:eastAsia="zh-CN"/>
        </w:rPr>
        <w:t xml:space="preserve">GPP </w:t>
      </w:r>
      <w:r>
        <w:t>TS 38.</w:t>
      </w:r>
      <w:r>
        <w:rPr>
          <w:rFonts w:hint="eastAsia"/>
          <w:lang w:eastAsia="zh-CN"/>
        </w:rPr>
        <w:t>321</w:t>
      </w:r>
      <w:r>
        <w:t>,</w:t>
      </w:r>
      <w:r>
        <w:rPr>
          <w:rFonts w:hint="eastAsia"/>
          <w:lang w:eastAsia="zh-CN"/>
        </w:rPr>
        <w:t xml:space="preserve"> </w:t>
      </w:r>
      <w:r>
        <w:rPr>
          <w:lang w:eastAsia="zh-CN"/>
        </w:rPr>
        <w:t xml:space="preserve">Medium Access Control (MAC) protocol </w:t>
      </w:r>
    </w:p>
    <w:p w:rsidR="006D1DD4" w:rsidRDefault="00CD390D">
      <w:pPr>
        <w:numPr>
          <w:ilvl w:val="0"/>
          <w:numId w:val="14"/>
        </w:numPr>
        <w:spacing w:line="276" w:lineRule="auto"/>
        <w:jc w:val="both"/>
        <w:rPr>
          <w:lang w:eastAsia="zh-CN"/>
        </w:rPr>
      </w:pPr>
      <w:r>
        <w:rPr>
          <w:rFonts w:hint="eastAsia"/>
          <w:lang w:eastAsia="zh-CN"/>
        </w:rPr>
        <w:t>3GPP TS 38.423,</w:t>
      </w:r>
      <w:r>
        <w:rPr>
          <w:lang w:eastAsia="zh-CN"/>
        </w:rPr>
        <w:t xml:space="preserve"> </w:t>
      </w:r>
      <w:proofErr w:type="spellStart"/>
      <w:r>
        <w:rPr>
          <w:lang w:eastAsia="zh-CN"/>
        </w:rPr>
        <w:t>Xn</w:t>
      </w:r>
      <w:proofErr w:type="spellEnd"/>
      <w:r>
        <w:rPr>
          <w:lang w:eastAsia="zh-CN"/>
        </w:rPr>
        <w:t xml:space="preserve"> application protocol (</w:t>
      </w:r>
      <w:proofErr w:type="spellStart"/>
      <w:r>
        <w:rPr>
          <w:lang w:eastAsia="zh-CN"/>
        </w:rPr>
        <w:t>XnAP</w:t>
      </w:r>
      <w:proofErr w:type="spellEnd"/>
      <w:r>
        <w:rPr>
          <w:lang w:eastAsia="zh-CN"/>
        </w:rPr>
        <w:t>)</w:t>
      </w:r>
    </w:p>
    <w:p w:rsidR="006D1DD4" w:rsidRDefault="006D1DD4">
      <w:pPr>
        <w:pStyle w:val="Doc-text2"/>
        <w:ind w:left="0" w:firstLine="0"/>
        <w:rPr>
          <w:lang w:eastAsia="zh-CN"/>
        </w:rPr>
      </w:pPr>
    </w:p>
    <w:p w:rsidR="006D1DD4" w:rsidRDefault="006D1DD4">
      <w:pPr>
        <w:spacing w:line="276" w:lineRule="auto"/>
        <w:ind w:firstLine="284"/>
        <w:jc w:val="both"/>
        <w:rPr>
          <w:lang w:eastAsia="zh-CN"/>
        </w:rPr>
      </w:pPr>
    </w:p>
    <w:sectPr w:rsidR="006D1DD4" w:rsidSect="006D1DD4">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B2C" w:rsidRDefault="001D4B2C" w:rsidP="006D1DD4">
      <w:pPr>
        <w:spacing w:after="0"/>
      </w:pPr>
      <w:r>
        <w:separator/>
      </w:r>
    </w:p>
  </w:endnote>
  <w:endnote w:type="continuationSeparator" w:id="0">
    <w:p w:rsidR="001D4B2C" w:rsidRDefault="001D4B2C" w:rsidP="006D1DD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DD4" w:rsidRDefault="00CD390D">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B2C" w:rsidRDefault="001D4B2C" w:rsidP="006D1DD4">
      <w:pPr>
        <w:spacing w:after="0"/>
      </w:pPr>
      <w:r>
        <w:separator/>
      </w:r>
    </w:p>
  </w:footnote>
  <w:footnote w:type="continuationSeparator" w:id="0">
    <w:p w:rsidR="001D4B2C" w:rsidRDefault="001D4B2C" w:rsidP="006D1DD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nsid w:val="126D0C5D"/>
    <w:multiLevelType w:val="multilevel"/>
    <w:tmpl w:val="126D0C5D"/>
    <w:lvl w:ilvl="0">
      <w:start w:val="1"/>
      <w:numFmt w:val="bullet"/>
      <w:pStyle w:val="40"/>
      <w:lvlText w:val=""/>
      <w:lvlJc w:val="left"/>
      <w:pPr>
        <w:tabs>
          <w:tab w:val="left" w:pos="1418"/>
        </w:tabs>
        <w:ind w:left="1418" w:hanging="420"/>
      </w:pPr>
      <w:rPr>
        <w:rFonts w:ascii="Symbol" w:hAnsi="Symbol"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Symbol" w:hAnsi="Symbol" w:hint="default"/>
      </w:rPr>
    </w:lvl>
    <w:lvl w:ilvl="3">
      <w:start w:val="1"/>
      <w:numFmt w:val="bullet"/>
      <w:lvlText w:val=""/>
      <w:lvlJc w:val="left"/>
      <w:pPr>
        <w:tabs>
          <w:tab w:val="left" w:pos="1680"/>
        </w:tabs>
        <w:ind w:left="1680" w:hanging="420"/>
      </w:pPr>
      <w:rPr>
        <w:rFonts w:ascii="Symbol" w:hAnsi="Symbol" w:hint="default"/>
      </w:rPr>
    </w:lvl>
    <w:lvl w:ilvl="4">
      <w:start w:val="1"/>
      <w:numFmt w:val="bullet"/>
      <w:lvlText w:val=""/>
      <w:lvlJc w:val="left"/>
      <w:pPr>
        <w:tabs>
          <w:tab w:val="left" w:pos="2100"/>
        </w:tabs>
        <w:ind w:left="2100" w:hanging="420"/>
      </w:pPr>
      <w:rPr>
        <w:rFonts w:ascii="Symbol" w:hAnsi="Symbol" w:hint="default"/>
      </w:rPr>
    </w:lvl>
    <w:lvl w:ilvl="5">
      <w:start w:val="1"/>
      <w:numFmt w:val="bullet"/>
      <w:lvlText w:val=""/>
      <w:lvlJc w:val="left"/>
      <w:pPr>
        <w:tabs>
          <w:tab w:val="left" w:pos="2520"/>
        </w:tabs>
        <w:ind w:left="2520" w:hanging="420"/>
      </w:pPr>
      <w:rPr>
        <w:rFonts w:ascii="Symbol" w:hAnsi="Symbol" w:hint="default"/>
      </w:rPr>
    </w:lvl>
    <w:lvl w:ilvl="6">
      <w:start w:val="1"/>
      <w:numFmt w:val="bullet"/>
      <w:lvlText w:val=""/>
      <w:lvlJc w:val="left"/>
      <w:pPr>
        <w:tabs>
          <w:tab w:val="left" w:pos="2940"/>
        </w:tabs>
        <w:ind w:left="2940" w:hanging="420"/>
      </w:pPr>
      <w:rPr>
        <w:rFonts w:ascii="Symbol" w:hAnsi="Symbol" w:hint="default"/>
      </w:rPr>
    </w:lvl>
    <w:lvl w:ilvl="7">
      <w:start w:val="1"/>
      <w:numFmt w:val="bullet"/>
      <w:lvlText w:val=""/>
      <w:lvlJc w:val="left"/>
      <w:pPr>
        <w:tabs>
          <w:tab w:val="left" w:pos="3360"/>
        </w:tabs>
        <w:ind w:left="3360" w:hanging="420"/>
      </w:pPr>
      <w:rPr>
        <w:rFonts w:ascii="Symbol" w:hAnsi="Symbol" w:hint="default"/>
      </w:rPr>
    </w:lvl>
    <w:lvl w:ilvl="8">
      <w:start w:val="1"/>
      <w:numFmt w:val="bullet"/>
      <w:lvlText w:val=""/>
      <w:lvlJc w:val="left"/>
      <w:pPr>
        <w:tabs>
          <w:tab w:val="left" w:pos="3780"/>
        </w:tabs>
        <w:ind w:left="3780" w:hanging="420"/>
      </w:pPr>
      <w:rPr>
        <w:rFonts w:ascii="Symbol" w:hAnsi="Symbol" w:hint="default"/>
      </w:rPr>
    </w:lvl>
  </w:abstractNum>
  <w:abstractNum w:abstractNumId="2">
    <w:nsid w:val="22D21819"/>
    <w:multiLevelType w:val="multilevel"/>
    <w:tmpl w:val="22D21819"/>
    <w:lvl w:ilvl="0">
      <w:start w:val="1"/>
      <w:numFmt w:val="bullet"/>
      <w:pStyle w:val="ComeBack"/>
      <w:lvlText w:val=""/>
      <w:lvlJc w:val="left"/>
      <w:pPr>
        <w:tabs>
          <w:tab w:val="left" w:pos="1259"/>
        </w:tabs>
        <w:ind w:left="1622" w:hanging="1055"/>
      </w:pPr>
      <w:rPr>
        <w:rFonts w:ascii="Symbol" w:hAnsi="Symbol" w:hint="default"/>
        <w:b/>
        <w:i w:val="0"/>
        <w:sz w:val="22"/>
      </w:rPr>
    </w:lvl>
    <w:lvl w:ilvl="1">
      <w:start w:val="1"/>
      <w:numFmt w:val="bullet"/>
      <w:lvlText w:val="o"/>
      <w:lvlJc w:val="left"/>
      <w:pPr>
        <w:tabs>
          <w:tab w:val="left" w:pos="1440"/>
        </w:tabs>
        <w:ind w:left="1440" w:hanging="360"/>
      </w:pPr>
      <w:rPr>
        <w:rFonts w:ascii="Tahoma" w:hAnsi="Tahoma" w:cs="Tahoma"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Ericsson Capital TT" w:hAnsi="Ericsson Capital TT" w:hint="default"/>
      </w:rPr>
    </w:lvl>
    <w:lvl w:ilvl="4">
      <w:start w:val="1"/>
      <w:numFmt w:val="bullet"/>
      <w:lvlText w:val="o"/>
      <w:lvlJc w:val="left"/>
      <w:pPr>
        <w:tabs>
          <w:tab w:val="left" w:pos="3600"/>
        </w:tabs>
        <w:ind w:left="3600" w:hanging="360"/>
      </w:pPr>
      <w:rPr>
        <w:rFonts w:ascii="Tahoma" w:hAnsi="Tahoma" w:cs="Tahoma"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Ericsson Capital TT" w:hAnsi="Ericsson Capital TT" w:hint="default"/>
      </w:rPr>
    </w:lvl>
    <w:lvl w:ilvl="7">
      <w:start w:val="1"/>
      <w:numFmt w:val="bullet"/>
      <w:lvlText w:val="o"/>
      <w:lvlJc w:val="left"/>
      <w:pPr>
        <w:tabs>
          <w:tab w:val="left" w:pos="5760"/>
        </w:tabs>
        <w:ind w:left="5760" w:hanging="360"/>
      </w:pPr>
      <w:rPr>
        <w:rFonts w:ascii="Tahoma" w:hAnsi="Tahoma" w:cs="Tahoma" w:hint="default"/>
      </w:rPr>
    </w:lvl>
    <w:lvl w:ilvl="8">
      <w:start w:val="1"/>
      <w:numFmt w:val="bullet"/>
      <w:lvlText w:val=""/>
      <w:lvlJc w:val="left"/>
      <w:pPr>
        <w:tabs>
          <w:tab w:val="left" w:pos="6480"/>
        </w:tabs>
        <w:ind w:left="6480" w:hanging="360"/>
      </w:pPr>
      <w:rPr>
        <w:rFonts w:ascii="Symbol" w:hAnsi="Symbol" w:hint="default"/>
      </w:rPr>
    </w:lvl>
  </w:abstractNum>
  <w:abstractNum w:abstractNumId="3">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C991E5A"/>
    <w:multiLevelType w:val="multilevel"/>
    <w:tmpl w:val="5C991E5A"/>
    <w:lvl w:ilvl="0">
      <w:start w:val="1"/>
      <w:numFmt w:val="bullet"/>
      <w:pStyle w:val="a"/>
      <w:lvlText w:val=""/>
      <w:lvlJc w:val="left"/>
      <w:pPr>
        <w:tabs>
          <w:tab w:val="left" w:pos="704"/>
        </w:tabs>
        <w:ind w:left="704" w:hanging="420"/>
      </w:pPr>
      <w:rPr>
        <w:rFonts w:ascii="Symbol" w:hAnsi="Symbol" w:hint="default"/>
      </w:rPr>
    </w:lvl>
    <w:lvl w:ilvl="1">
      <w:start w:val="1"/>
      <w:numFmt w:val="bullet"/>
      <w:lvlText w:val=""/>
      <w:lvlJc w:val="left"/>
      <w:pPr>
        <w:tabs>
          <w:tab w:val="left" w:pos="1124"/>
        </w:tabs>
        <w:ind w:left="1124" w:hanging="420"/>
      </w:pPr>
      <w:rPr>
        <w:rFonts w:ascii="Symbol" w:hAnsi="Symbol" w:hint="default"/>
      </w:rPr>
    </w:lvl>
    <w:lvl w:ilvl="2">
      <w:start w:val="1"/>
      <w:numFmt w:val="bullet"/>
      <w:lvlText w:val=""/>
      <w:lvlJc w:val="left"/>
      <w:pPr>
        <w:tabs>
          <w:tab w:val="left" w:pos="1544"/>
        </w:tabs>
        <w:ind w:left="1544" w:hanging="420"/>
      </w:pPr>
      <w:rPr>
        <w:rFonts w:ascii="Symbol" w:hAnsi="Symbol" w:hint="default"/>
      </w:rPr>
    </w:lvl>
    <w:lvl w:ilvl="3">
      <w:start w:val="1"/>
      <w:numFmt w:val="bullet"/>
      <w:lvlText w:val=""/>
      <w:lvlJc w:val="left"/>
      <w:pPr>
        <w:tabs>
          <w:tab w:val="left" w:pos="1964"/>
        </w:tabs>
        <w:ind w:left="1964" w:hanging="420"/>
      </w:pPr>
      <w:rPr>
        <w:rFonts w:ascii="Symbol" w:hAnsi="Symbol" w:hint="default"/>
      </w:rPr>
    </w:lvl>
    <w:lvl w:ilvl="4">
      <w:start w:val="1"/>
      <w:numFmt w:val="bullet"/>
      <w:lvlText w:val=""/>
      <w:lvlJc w:val="left"/>
      <w:pPr>
        <w:tabs>
          <w:tab w:val="left" w:pos="2384"/>
        </w:tabs>
        <w:ind w:left="2384" w:hanging="420"/>
      </w:pPr>
      <w:rPr>
        <w:rFonts w:ascii="Symbol" w:hAnsi="Symbol" w:hint="default"/>
      </w:rPr>
    </w:lvl>
    <w:lvl w:ilvl="5">
      <w:start w:val="1"/>
      <w:numFmt w:val="bullet"/>
      <w:lvlText w:val=""/>
      <w:lvlJc w:val="left"/>
      <w:pPr>
        <w:tabs>
          <w:tab w:val="left" w:pos="2804"/>
        </w:tabs>
        <w:ind w:left="2804" w:hanging="420"/>
      </w:pPr>
      <w:rPr>
        <w:rFonts w:ascii="Symbol" w:hAnsi="Symbol" w:hint="default"/>
      </w:rPr>
    </w:lvl>
    <w:lvl w:ilvl="6">
      <w:start w:val="1"/>
      <w:numFmt w:val="bullet"/>
      <w:lvlText w:val=""/>
      <w:lvlJc w:val="left"/>
      <w:pPr>
        <w:tabs>
          <w:tab w:val="left" w:pos="3224"/>
        </w:tabs>
        <w:ind w:left="3224" w:hanging="420"/>
      </w:pPr>
      <w:rPr>
        <w:rFonts w:ascii="Symbol" w:hAnsi="Symbol" w:hint="default"/>
      </w:rPr>
    </w:lvl>
    <w:lvl w:ilvl="7">
      <w:start w:val="1"/>
      <w:numFmt w:val="bullet"/>
      <w:lvlText w:val=""/>
      <w:lvlJc w:val="left"/>
      <w:pPr>
        <w:tabs>
          <w:tab w:val="left" w:pos="3644"/>
        </w:tabs>
        <w:ind w:left="3644" w:hanging="420"/>
      </w:pPr>
      <w:rPr>
        <w:rFonts w:ascii="Symbol" w:hAnsi="Symbol" w:hint="default"/>
      </w:rPr>
    </w:lvl>
    <w:lvl w:ilvl="8">
      <w:start w:val="1"/>
      <w:numFmt w:val="bullet"/>
      <w:lvlText w:val=""/>
      <w:lvlJc w:val="left"/>
      <w:pPr>
        <w:tabs>
          <w:tab w:val="left" w:pos="4064"/>
        </w:tabs>
        <w:ind w:left="4064" w:hanging="420"/>
      </w:pPr>
      <w:rPr>
        <w:rFonts w:ascii="Symbol" w:hAnsi="Symbol" w:hint="default"/>
      </w:rPr>
    </w:lvl>
  </w:abstractNum>
  <w:abstractNum w:abstractNumId="10">
    <w:nsid w:val="670B4E82"/>
    <w:multiLevelType w:val="multilevel"/>
    <w:tmpl w:val="670B4E82"/>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BC330F5"/>
    <w:multiLevelType w:val="multilevel"/>
    <w:tmpl w:val="7BC330F5"/>
    <w:lvl w:ilvl="0">
      <w:start w:val="1"/>
      <w:numFmt w:val="bullet"/>
      <w:pStyle w:val="CharChar"/>
      <w:lvlText w:val=""/>
      <w:lvlJc w:val="left"/>
      <w:pPr>
        <w:tabs>
          <w:tab w:val="left" w:pos="851"/>
        </w:tabs>
        <w:ind w:left="851" w:hanging="851"/>
      </w:pPr>
      <w:rPr>
        <w:rFonts w:ascii="Cambria Math" w:hAnsi="Cambria Math" w:hint="default"/>
        <w:b/>
        <w:i w:val="0"/>
        <w:color w:val="70CEF5"/>
        <w:sz w:val="20"/>
        <w:szCs w:val="20"/>
      </w:rPr>
    </w:lvl>
    <w:lvl w:ilvl="1">
      <w:start w:val="1"/>
      <w:numFmt w:val="bullet"/>
      <w:lvlText w:val="o"/>
      <w:lvlJc w:val="left"/>
      <w:pPr>
        <w:tabs>
          <w:tab w:val="left" w:pos="1440"/>
        </w:tabs>
        <w:ind w:left="1440" w:hanging="360"/>
      </w:pPr>
      <w:rPr>
        <w:rFonts w:ascii="Tahoma" w:hAnsi="Tahoma" w:cs="Tahoma"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Ericsson Capital TT" w:hAnsi="Ericsson Capital TT" w:hint="default"/>
      </w:rPr>
    </w:lvl>
    <w:lvl w:ilvl="4">
      <w:start w:val="1"/>
      <w:numFmt w:val="bullet"/>
      <w:lvlText w:val="o"/>
      <w:lvlJc w:val="left"/>
      <w:pPr>
        <w:tabs>
          <w:tab w:val="left" w:pos="3600"/>
        </w:tabs>
        <w:ind w:left="3600" w:hanging="360"/>
      </w:pPr>
      <w:rPr>
        <w:rFonts w:ascii="Tahoma" w:hAnsi="Tahoma" w:cs="Tahoma"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Ericsson Capital TT" w:hAnsi="Ericsson Capital TT" w:hint="default"/>
      </w:rPr>
    </w:lvl>
    <w:lvl w:ilvl="7">
      <w:start w:val="1"/>
      <w:numFmt w:val="bullet"/>
      <w:lvlText w:val="o"/>
      <w:lvlJc w:val="left"/>
      <w:pPr>
        <w:tabs>
          <w:tab w:val="left" w:pos="5760"/>
        </w:tabs>
        <w:ind w:left="5760" w:hanging="360"/>
      </w:pPr>
      <w:rPr>
        <w:rFonts w:ascii="Tahoma" w:hAnsi="Tahoma" w:cs="Tahoma" w:hint="default"/>
      </w:rPr>
    </w:lvl>
    <w:lvl w:ilvl="8">
      <w:start w:val="1"/>
      <w:numFmt w:val="bullet"/>
      <w:lvlText w:val=""/>
      <w:lvlJc w:val="left"/>
      <w:pPr>
        <w:tabs>
          <w:tab w:val="left" w:pos="6480"/>
        </w:tabs>
        <w:ind w:left="6480" w:hanging="360"/>
      </w:pPr>
      <w:rPr>
        <w:rFonts w:ascii="Symbol" w:hAnsi="Symbol" w:hint="default"/>
      </w:rPr>
    </w:lvl>
  </w:abstractNum>
  <w:abstractNum w:abstractNumId="13">
    <w:nsid w:val="7BED18BC"/>
    <w:multiLevelType w:val="multilevel"/>
    <w:tmpl w:val="7BED18BC"/>
    <w:lvl w:ilvl="0">
      <w:start w:val="1"/>
      <w:numFmt w:val="decimal"/>
      <w:pStyle w:val="1"/>
      <w:lvlText w:val="%1."/>
      <w:lvlJc w:val="left"/>
      <w:pPr>
        <w:tabs>
          <w:tab w:val="left" w:pos="567"/>
        </w:tabs>
        <w:ind w:left="567" w:hanging="567"/>
      </w:pPr>
      <w:rPr>
        <w:rFonts w:hint="default"/>
        <w:u w:val="none"/>
        <w:lang w:val="en-US"/>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3"/>
  </w:num>
  <w:num w:numId="2">
    <w:abstractNumId w:val="1"/>
  </w:num>
  <w:num w:numId="3">
    <w:abstractNumId w:val="9"/>
  </w:num>
  <w:num w:numId="4">
    <w:abstractNumId w:val="6"/>
  </w:num>
  <w:num w:numId="5">
    <w:abstractNumId w:val="7"/>
  </w:num>
  <w:num w:numId="6">
    <w:abstractNumId w:val="0"/>
  </w:num>
  <w:num w:numId="7">
    <w:abstractNumId w:val="12"/>
  </w:num>
  <w:num w:numId="8">
    <w:abstractNumId w:val="5"/>
  </w:num>
  <w:num w:numId="9">
    <w:abstractNumId w:val="8"/>
  </w:num>
  <w:num w:numId="10">
    <w:abstractNumId w:val="4"/>
  </w:num>
  <w:num w:numId="11">
    <w:abstractNumId w:val="2"/>
  </w:num>
  <w:num w:numId="12">
    <w:abstractNumId w:val="11"/>
  </w:num>
  <w:num w:numId="13">
    <w:abstractNumId w:val="3"/>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attachedTemplate r:id="rId1"/>
  <w:defaultTabStop w:val="284"/>
  <w:doNotUseMarginsForDrawingGridOrigin/>
  <w:drawingGridHorizontalOrigin w:val="0"/>
  <w:drawingGridVerticalOrigin w:val="0"/>
  <w:doNotShadeFormData/>
  <w:noPunctuationKerning/>
  <w:characterSpacingControl w:val="doNotCompress"/>
  <w:hdrShapeDefaults>
    <o:shapedefaults v:ext="edit" spidmax="6146" strokecolor="#739cc3">
      <v:fill angle="90" type="gradient">
        <o:fill v:ext="view" type="gradientUnscaled"/>
      </v:fill>
      <v:stroke color="#739cc3" weight="1.25pt"/>
    </o:shapedefaults>
  </w:hdrShapeDefaults>
  <w:footnotePr>
    <w:numRestart w:val="eachSect"/>
    <w:footnote w:id="-1"/>
    <w:footnote w:id="0"/>
  </w:footnotePr>
  <w:endnotePr>
    <w:endnote w:id="-1"/>
    <w:endnote w:id="0"/>
  </w:endnotePr>
  <w:compat>
    <w:spaceForUL/>
    <w:doNotLeaveBackslashAlone/>
    <w:ulTrailSpace/>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0"/>
    <w:rsid w:val="00005A92"/>
    <w:rsid w:val="0000613E"/>
    <w:rsid w:val="00006433"/>
    <w:rsid w:val="00006529"/>
    <w:rsid w:val="000068A1"/>
    <w:rsid w:val="000068C4"/>
    <w:rsid w:val="00006AA0"/>
    <w:rsid w:val="00007084"/>
    <w:rsid w:val="00007555"/>
    <w:rsid w:val="000077BF"/>
    <w:rsid w:val="000105E8"/>
    <w:rsid w:val="000110CA"/>
    <w:rsid w:val="00011519"/>
    <w:rsid w:val="000115BB"/>
    <w:rsid w:val="000118F6"/>
    <w:rsid w:val="00011D5A"/>
    <w:rsid w:val="00012761"/>
    <w:rsid w:val="0001277E"/>
    <w:rsid w:val="00012D58"/>
    <w:rsid w:val="0001309C"/>
    <w:rsid w:val="00013336"/>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C36"/>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5F12"/>
    <w:rsid w:val="0003627B"/>
    <w:rsid w:val="00036463"/>
    <w:rsid w:val="000367F2"/>
    <w:rsid w:val="00036CDE"/>
    <w:rsid w:val="00037196"/>
    <w:rsid w:val="00037201"/>
    <w:rsid w:val="000372A1"/>
    <w:rsid w:val="0003794D"/>
    <w:rsid w:val="00037B33"/>
    <w:rsid w:val="00037B40"/>
    <w:rsid w:val="00037D61"/>
    <w:rsid w:val="0004071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311E"/>
    <w:rsid w:val="00053449"/>
    <w:rsid w:val="00053533"/>
    <w:rsid w:val="000540ED"/>
    <w:rsid w:val="000542F7"/>
    <w:rsid w:val="0005476A"/>
    <w:rsid w:val="000549FA"/>
    <w:rsid w:val="00054CEB"/>
    <w:rsid w:val="00055203"/>
    <w:rsid w:val="00055310"/>
    <w:rsid w:val="00055659"/>
    <w:rsid w:val="0005571B"/>
    <w:rsid w:val="000557AA"/>
    <w:rsid w:val="00055825"/>
    <w:rsid w:val="00055880"/>
    <w:rsid w:val="00056365"/>
    <w:rsid w:val="00056AD9"/>
    <w:rsid w:val="000570B8"/>
    <w:rsid w:val="00057764"/>
    <w:rsid w:val="00057F83"/>
    <w:rsid w:val="0006004F"/>
    <w:rsid w:val="00060131"/>
    <w:rsid w:val="00060398"/>
    <w:rsid w:val="0006094D"/>
    <w:rsid w:val="00060A95"/>
    <w:rsid w:val="00060B78"/>
    <w:rsid w:val="00060DC5"/>
    <w:rsid w:val="00060F7E"/>
    <w:rsid w:val="00061E4B"/>
    <w:rsid w:val="000620FA"/>
    <w:rsid w:val="000622D3"/>
    <w:rsid w:val="000622F0"/>
    <w:rsid w:val="000629A6"/>
    <w:rsid w:val="00062A3B"/>
    <w:rsid w:val="00063159"/>
    <w:rsid w:val="00063238"/>
    <w:rsid w:val="00063AC6"/>
    <w:rsid w:val="00064173"/>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650A"/>
    <w:rsid w:val="00076E9F"/>
    <w:rsid w:val="00080040"/>
    <w:rsid w:val="000800CB"/>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64D"/>
    <w:rsid w:val="0009383B"/>
    <w:rsid w:val="00093E22"/>
    <w:rsid w:val="000940A9"/>
    <w:rsid w:val="00094829"/>
    <w:rsid w:val="0009499C"/>
    <w:rsid w:val="00094C30"/>
    <w:rsid w:val="00094E61"/>
    <w:rsid w:val="000956BC"/>
    <w:rsid w:val="00095806"/>
    <w:rsid w:val="000963BD"/>
    <w:rsid w:val="0009641D"/>
    <w:rsid w:val="00096D1F"/>
    <w:rsid w:val="00096DF0"/>
    <w:rsid w:val="00096EF9"/>
    <w:rsid w:val="0009744F"/>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F6E"/>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8AC"/>
    <w:rsid w:val="000D3B23"/>
    <w:rsid w:val="000D3CC0"/>
    <w:rsid w:val="000D3D03"/>
    <w:rsid w:val="000D4113"/>
    <w:rsid w:val="000D468C"/>
    <w:rsid w:val="000D499A"/>
    <w:rsid w:val="000D5452"/>
    <w:rsid w:val="000D5D2B"/>
    <w:rsid w:val="000D5EC9"/>
    <w:rsid w:val="000D6D9F"/>
    <w:rsid w:val="000D7208"/>
    <w:rsid w:val="000D72A0"/>
    <w:rsid w:val="000D7D92"/>
    <w:rsid w:val="000D7FAA"/>
    <w:rsid w:val="000E02F8"/>
    <w:rsid w:val="000E0E6C"/>
    <w:rsid w:val="000E0EFF"/>
    <w:rsid w:val="000E12B0"/>
    <w:rsid w:val="000E13C9"/>
    <w:rsid w:val="000E18BF"/>
    <w:rsid w:val="000E21DD"/>
    <w:rsid w:val="000E2F13"/>
    <w:rsid w:val="000E300D"/>
    <w:rsid w:val="000E301C"/>
    <w:rsid w:val="000E3370"/>
    <w:rsid w:val="000E3696"/>
    <w:rsid w:val="000E4329"/>
    <w:rsid w:val="000E4830"/>
    <w:rsid w:val="000E4BFB"/>
    <w:rsid w:val="000E4D68"/>
    <w:rsid w:val="000E4D71"/>
    <w:rsid w:val="000E558F"/>
    <w:rsid w:val="000E56C2"/>
    <w:rsid w:val="000E57A4"/>
    <w:rsid w:val="000E5AFB"/>
    <w:rsid w:val="000E5B6C"/>
    <w:rsid w:val="000E5B99"/>
    <w:rsid w:val="000E5D27"/>
    <w:rsid w:val="000E62C1"/>
    <w:rsid w:val="000E6ADB"/>
    <w:rsid w:val="000E71CF"/>
    <w:rsid w:val="000E725F"/>
    <w:rsid w:val="000E7317"/>
    <w:rsid w:val="000E7332"/>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1DB"/>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D73"/>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34F"/>
    <w:rsid w:val="00107562"/>
    <w:rsid w:val="0010764D"/>
    <w:rsid w:val="00107D04"/>
    <w:rsid w:val="00107EFF"/>
    <w:rsid w:val="00107FF6"/>
    <w:rsid w:val="00110973"/>
    <w:rsid w:val="00110A12"/>
    <w:rsid w:val="00110CE9"/>
    <w:rsid w:val="0011147C"/>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880"/>
    <w:rsid w:val="0014391C"/>
    <w:rsid w:val="001439D0"/>
    <w:rsid w:val="00143BED"/>
    <w:rsid w:val="0014452A"/>
    <w:rsid w:val="001449FB"/>
    <w:rsid w:val="00144AA6"/>
    <w:rsid w:val="00144E80"/>
    <w:rsid w:val="0014550C"/>
    <w:rsid w:val="001456A0"/>
    <w:rsid w:val="00145BE4"/>
    <w:rsid w:val="0014638D"/>
    <w:rsid w:val="00146E97"/>
    <w:rsid w:val="00147BFE"/>
    <w:rsid w:val="00147CD1"/>
    <w:rsid w:val="0015093A"/>
    <w:rsid w:val="00150FD5"/>
    <w:rsid w:val="00152608"/>
    <w:rsid w:val="00152651"/>
    <w:rsid w:val="00152780"/>
    <w:rsid w:val="00152809"/>
    <w:rsid w:val="001528A9"/>
    <w:rsid w:val="00152BC3"/>
    <w:rsid w:val="00152EB5"/>
    <w:rsid w:val="00153301"/>
    <w:rsid w:val="00153458"/>
    <w:rsid w:val="00153BA8"/>
    <w:rsid w:val="001541C5"/>
    <w:rsid w:val="00154520"/>
    <w:rsid w:val="00154994"/>
    <w:rsid w:val="00154A8D"/>
    <w:rsid w:val="00154B92"/>
    <w:rsid w:val="0015515B"/>
    <w:rsid w:val="0015526C"/>
    <w:rsid w:val="001554E0"/>
    <w:rsid w:val="00155801"/>
    <w:rsid w:val="001560CB"/>
    <w:rsid w:val="001560D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44A3"/>
    <w:rsid w:val="00165014"/>
    <w:rsid w:val="001653A3"/>
    <w:rsid w:val="00165722"/>
    <w:rsid w:val="00165ABE"/>
    <w:rsid w:val="00165D22"/>
    <w:rsid w:val="00165E69"/>
    <w:rsid w:val="00166375"/>
    <w:rsid w:val="001665ED"/>
    <w:rsid w:val="001669F3"/>
    <w:rsid w:val="00166C2B"/>
    <w:rsid w:val="001679FD"/>
    <w:rsid w:val="00167D90"/>
    <w:rsid w:val="00167DCE"/>
    <w:rsid w:val="00170544"/>
    <w:rsid w:val="001709DB"/>
    <w:rsid w:val="0017100B"/>
    <w:rsid w:val="00171332"/>
    <w:rsid w:val="00171EA5"/>
    <w:rsid w:val="00171F68"/>
    <w:rsid w:val="00172927"/>
    <w:rsid w:val="00172CC5"/>
    <w:rsid w:val="0017314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2151"/>
    <w:rsid w:val="001823EF"/>
    <w:rsid w:val="00182A33"/>
    <w:rsid w:val="00183222"/>
    <w:rsid w:val="0018351C"/>
    <w:rsid w:val="001835F2"/>
    <w:rsid w:val="001839BA"/>
    <w:rsid w:val="00183FBC"/>
    <w:rsid w:val="0018418B"/>
    <w:rsid w:val="001849EE"/>
    <w:rsid w:val="00184E46"/>
    <w:rsid w:val="00184E65"/>
    <w:rsid w:val="00184EF7"/>
    <w:rsid w:val="00185225"/>
    <w:rsid w:val="00185608"/>
    <w:rsid w:val="00185C42"/>
    <w:rsid w:val="00185D02"/>
    <w:rsid w:val="00185D8F"/>
    <w:rsid w:val="001860A0"/>
    <w:rsid w:val="001860E8"/>
    <w:rsid w:val="00186FE9"/>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46B1"/>
    <w:rsid w:val="00194937"/>
    <w:rsid w:val="00194BBB"/>
    <w:rsid w:val="00195649"/>
    <w:rsid w:val="00195650"/>
    <w:rsid w:val="00195A55"/>
    <w:rsid w:val="00195B2F"/>
    <w:rsid w:val="0019603C"/>
    <w:rsid w:val="0019658A"/>
    <w:rsid w:val="00196D85"/>
    <w:rsid w:val="00196F9B"/>
    <w:rsid w:val="00197191"/>
    <w:rsid w:val="0019726D"/>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28D"/>
    <w:rsid w:val="001A434F"/>
    <w:rsid w:val="001A4834"/>
    <w:rsid w:val="001A4997"/>
    <w:rsid w:val="001A4A51"/>
    <w:rsid w:val="001A4A9C"/>
    <w:rsid w:val="001A5339"/>
    <w:rsid w:val="001A59D0"/>
    <w:rsid w:val="001A5DDA"/>
    <w:rsid w:val="001A5F7B"/>
    <w:rsid w:val="001A60AA"/>
    <w:rsid w:val="001A68F4"/>
    <w:rsid w:val="001A6A9D"/>
    <w:rsid w:val="001A6BC4"/>
    <w:rsid w:val="001A6CB0"/>
    <w:rsid w:val="001A7102"/>
    <w:rsid w:val="001B009E"/>
    <w:rsid w:val="001B02A8"/>
    <w:rsid w:val="001B0D9C"/>
    <w:rsid w:val="001B1509"/>
    <w:rsid w:val="001B1669"/>
    <w:rsid w:val="001B1D9D"/>
    <w:rsid w:val="001B1DBC"/>
    <w:rsid w:val="001B1FB4"/>
    <w:rsid w:val="001B2416"/>
    <w:rsid w:val="001B2AE6"/>
    <w:rsid w:val="001B2FCB"/>
    <w:rsid w:val="001B3294"/>
    <w:rsid w:val="001B3613"/>
    <w:rsid w:val="001B3D7B"/>
    <w:rsid w:val="001B401F"/>
    <w:rsid w:val="001B40F4"/>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786"/>
    <w:rsid w:val="001D48D7"/>
    <w:rsid w:val="001D4B2C"/>
    <w:rsid w:val="001D4CD9"/>
    <w:rsid w:val="001D4FA8"/>
    <w:rsid w:val="001D504E"/>
    <w:rsid w:val="001D547C"/>
    <w:rsid w:val="001D58FE"/>
    <w:rsid w:val="001D598B"/>
    <w:rsid w:val="001D5D5A"/>
    <w:rsid w:val="001D6176"/>
    <w:rsid w:val="001D6881"/>
    <w:rsid w:val="001D692A"/>
    <w:rsid w:val="001D6A20"/>
    <w:rsid w:val="001D6BE3"/>
    <w:rsid w:val="001D6F72"/>
    <w:rsid w:val="001D711B"/>
    <w:rsid w:val="001D7D40"/>
    <w:rsid w:val="001D7DBB"/>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8D6"/>
    <w:rsid w:val="001E596B"/>
    <w:rsid w:val="001E6065"/>
    <w:rsid w:val="001E622C"/>
    <w:rsid w:val="001E6286"/>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730"/>
    <w:rsid w:val="001F3BDF"/>
    <w:rsid w:val="001F46A0"/>
    <w:rsid w:val="001F4F2A"/>
    <w:rsid w:val="001F52B1"/>
    <w:rsid w:val="001F5586"/>
    <w:rsid w:val="001F5B17"/>
    <w:rsid w:val="001F5C96"/>
    <w:rsid w:val="001F5F6A"/>
    <w:rsid w:val="001F606E"/>
    <w:rsid w:val="001F6117"/>
    <w:rsid w:val="001F7114"/>
    <w:rsid w:val="001F7837"/>
    <w:rsid w:val="001F7A97"/>
    <w:rsid w:val="001F7A9D"/>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098"/>
    <w:rsid w:val="0020587A"/>
    <w:rsid w:val="002059A1"/>
    <w:rsid w:val="00205B9C"/>
    <w:rsid w:val="00205CC4"/>
    <w:rsid w:val="00205CD9"/>
    <w:rsid w:val="00205DDC"/>
    <w:rsid w:val="00206268"/>
    <w:rsid w:val="002062AE"/>
    <w:rsid w:val="00206464"/>
    <w:rsid w:val="002066C3"/>
    <w:rsid w:val="00206B76"/>
    <w:rsid w:val="00207048"/>
    <w:rsid w:val="0020705D"/>
    <w:rsid w:val="002074B0"/>
    <w:rsid w:val="002074EF"/>
    <w:rsid w:val="00207793"/>
    <w:rsid w:val="002107B2"/>
    <w:rsid w:val="002111DA"/>
    <w:rsid w:val="0021160E"/>
    <w:rsid w:val="0021172A"/>
    <w:rsid w:val="00212651"/>
    <w:rsid w:val="002127E2"/>
    <w:rsid w:val="00213447"/>
    <w:rsid w:val="00213DA3"/>
    <w:rsid w:val="00214281"/>
    <w:rsid w:val="002146CA"/>
    <w:rsid w:val="00214991"/>
    <w:rsid w:val="00214CE7"/>
    <w:rsid w:val="002153FB"/>
    <w:rsid w:val="00215CCC"/>
    <w:rsid w:val="00215F43"/>
    <w:rsid w:val="002167F0"/>
    <w:rsid w:val="00216BBA"/>
    <w:rsid w:val="0021752D"/>
    <w:rsid w:val="00217C36"/>
    <w:rsid w:val="0022088C"/>
    <w:rsid w:val="00220898"/>
    <w:rsid w:val="002214AD"/>
    <w:rsid w:val="00221539"/>
    <w:rsid w:val="002217DB"/>
    <w:rsid w:val="0022182B"/>
    <w:rsid w:val="00221BA1"/>
    <w:rsid w:val="00221E45"/>
    <w:rsid w:val="00222449"/>
    <w:rsid w:val="00223971"/>
    <w:rsid w:val="00223B76"/>
    <w:rsid w:val="0022418F"/>
    <w:rsid w:val="00224841"/>
    <w:rsid w:val="0022499C"/>
    <w:rsid w:val="00224B6C"/>
    <w:rsid w:val="002255C5"/>
    <w:rsid w:val="00225696"/>
    <w:rsid w:val="00225BF4"/>
    <w:rsid w:val="002261DC"/>
    <w:rsid w:val="002263AA"/>
    <w:rsid w:val="00226AF5"/>
    <w:rsid w:val="002277A5"/>
    <w:rsid w:val="00227C47"/>
    <w:rsid w:val="00227D74"/>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BB6"/>
    <w:rsid w:val="002418C8"/>
    <w:rsid w:val="002419AC"/>
    <w:rsid w:val="00241AD4"/>
    <w:rsid w:val="00241CDF"/>
    <w:rsid w:val="0024209F"/>
    <w:rsid w:val="002422D4"/>
    <w:rsid w:val="0024335F"/>
    <w:rsid w:val="00243778"/>
    <w:rsid w:val="002437D5"/>
    <w:rsid w:val="00243BC1"/>
    <w:rsid w:val="00244332"/>
    <w:rsid w:val="00244747"/>
    <w:rsid w:val="00244F43"/>
    <w:rsid w:val="00245B23"/>
    <w:rsid w:val="00245CB4"/>
    <w:rsid w:val="00246509"/>
    <w:rsid w:val="00246DE8"/>
    <w:rsid w:val="0024701F"/>
    <w:rsid w:val="0024711C"/>
    <w:rsid w:val="002471D6"/>
    <w:rsid w:val="0025022A"/>
    <w:rsid w:val="00250854"/>
    <w:rsid w:val="0025086E"/>
    <w:rsid w:val="00250B37"/>
    <w:rsid w:val="00250C87"/>
    <w:rsid w:val="00250F81"/>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1FEF"/>
    <w:rsid w:val="002723F2"/>
    <w:rsid w:val="00272472"/>
    <w:rsid w:val="0027256D"/>
    <w:rsid w:val="0027279B"/>
    <w:rsid w:val="00272958"/>
    <w:rsid w:val="0027346E"/>
    <w:rsid w:val="00273821"/>
    <w:rsid w:val="00273FC1"/>
    <w:rsid w:val="002742E3"/>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41B1"/>
    <w:rsid w:val="002842BA"/>
    <w:rsid w:val="002843C0"/>
    <w:rsid w:val="0028456D"/>
    <w:rsid w:val="00285067"/>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54"/>
    <w:rsid w:val="00295D94"/>
    <w:rsid w:val="002962CA"/>
    <w:rsid w:val="002968A1"/>
    <w:rsid w:val="002969B1"/>
    <w:rsid w:val="002975A1"/>
    <w:rsid w:val="002975F4"/>
    <w:rsid w:val="002978F1"/>
    <w:rsid w:val="00297933"/>
    <w:rsid w:val="002A029E"/>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E3E"/>
    <w:rsid w:val="002C7172"/>
    <w:rsid w:val="002C7216"/>
    <w:rsid w:val="002C73CF"/>
    <w:rsid w:val="002C74FC"/>
    <w:rsid w:val="002C7A10"/>
    <w:rsid w:val="002C7B02"/>
    <w:rsid w:val="002D05AC"/>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152"/>
    <w:rsid w:val="002E13F2"/>
    <w:rsid w:val="002E16EB"/>
    <w:rsid w:val="002E2184"/>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74B9"/>
    <w:rsid w:val="002F03BC"/>
    <w:rsid w:val="002F051E"/>
    <w:rsid w:val="002F0E45"/>
    <w:rsid w:val="002F1520"/>
    <w:rsid w:val="002F180F"/>
    <w:rsid w:val="002F1E63"/>
    <w:rsid w:val="002F2216"/>
    <w:rsid w:val="002F2D94"/>
    <w:rsid w:val="002F2EDF"/>
    <w:rsid w:val="002F2EEF"/>
    <w:rsid w:val="002F2EF5"/>
    <w:rsid w:val="002F356A"/>
    <w:rsid w:val="002F35D9"/>
    <w:rsid w:val="002F415C"/>
    <w:rsid w:val="002F4309"/>
    <w:rsid w:val="002F4657"/>
    <w:rsid w:val="002F50BF"/>
    <w:rsid w:val="002F55B2"/>
    <w:rsid w:val="002F61E1"/>
    <w:rsid w:val="002F628C"/>
    <w:rsid w:val="002F6291"/>
    <w:rsid w:val="002F643A"/>
    <w:rsid w:val="002F672B"/>
    <w:rsid w:val="002F6900"/>
    <w:rsid w:val="002F6B54"/>
    <w:rsid w:val="002F748C"/>
    <w:rsid w:val="002F7A88"/>
    <w:rsid w:val="002F7BBB"/>
    <w:rsid w:val="002F7D07"/>
    <w:rsid w:val="003001D0"/>
    <w:rsid w:val="0030023B"/>
    <w:rsid w:val="003006C7"/>
    <w:rsid w:val="00300B61"/>
    <w:rsid w:val="00300F8E"/>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A67"/>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BAA"/>
    <w:rsid w:val="00330CA6"/>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4EC"/>
    <w:rsid w:val="003436A3"/>
    <w:rsid w:val="00343833"/>
    <w:rsid w:val="0034395A"/>
    <w:rsid w:val="00343D39"/>
    <w:rsid w:val="00343EA8"/>
    <w:rsid w:val="00344DB5"/>
    <w:rsid w:val="00344DE9"/>
    <w:rsid w:val="00344E1B"/>
    <w:rsid w:val="003452B6"/>
    <w:rsid w:val="00345437"/>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A6B"/>
    <w:rsid w:val="00352F61"/>
    <w:rsid w:val="0035303C"/>
    <w:rsid w:val="00353540"/>
    <w:rsid w:val="003536DB"/>
    <w:rsid w:val="0035378A"/>
    <w:rsid w:val="00353A10"/>
    <w:rsid w:val="00353E98"/>
    <w:rsid w:val="00353E9D"/>
    <w:rsid w:val="00354088"/>
    <w:rsid w:val="00354173"/>
    <w:rsid w:val="0035453B"/>
    <w:rsid w:val="003545C1"/>
    <w:rsid w:val="003545CB"/>
    <w:rsid w:val="00354E4D"/>
    <w:rsid w:val="00354FFB"/>
    <w:rsid w:val="00355361"/>
    <w:rsid w:val="0035587A"/>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56"/>
    <w:rsid w:val="00371EED"/>
    <w:rsid w:val="00372249"/>
    <w:rsid w:val="00372319"/>
    <w:rsid w:val="00372A7D"/>
    <w:rsid w:val="00372B64"/>
    <w:rsid w:val="00373866"/>
    <w:rsid w:val="00373893"/>
    <w:rsid w:val="00373E10"/>
    <w:rsid w:val="0037427C"/>
    <w:rsid w:val="0037491A"/>
    <w:rsid w:val="00374C90"/>
    <w:rsid w:val="00375AED"/>
    <w:rsid w:val="00376BBF"/>
    <w:rsid w:val="00376D9C"/>
    <w:rsid w:val="0037745D"/>
    <w:rsid w:val="00377591"/>
    <w:rsid w:val="00380E18"/>
    <w:rsid w:val="00380EBB"/>
    <w:rsid w:val="003819DC"/>
    <w:rsid w:val="00381C0D"/>
    <w:rsid w:val="00381F6C"/>
    <w:rsid w:val="003825E8"/>
    <w:rsid w:val="00382646"/>
    <w:rsid w:val="003827AC"/>
    <w:rsid w:val="00382AA1"/>
    <w:rsid w:val="00382B41"/>
    <w:rsid w:val="00383004"/>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47"/>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977"/>
    <w:rsid w:val="003979F2"/>
    <w:rsid w:val="00397A19"/>
    <w:rsid w:val="00397C5D"/>
    <w:rsid w:val="003A04C4"/>
    <w:rsid w:val="003A0751"/>
    <w:rsid w:val="003A0C03"/>
    <w:rsid w:val="003A10E1"/>
    <w:rsid w:val="003A1B5C"/>
    <w:rsid w:val="003A1C11"/>
    <w:rsid w:val="003A1D87"/>
    <w:rsid w:val="003A2C17"/>
    <w:rsid w:val="003A2E9C"/>
    <w:rsid w:val="003A3545"/>
    <w:rsid w:val="003A38B6"/>
    <w:rsid w:val="003A3931"/>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65B"/>
    <w:rsid w:val="003B0857"/>
    <w:rsid w:val="003B0CA8"/>
    <w:rsid w:val="003B0D2A"/>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0E48"/>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44"/>
    <w:rsid w:val="003E0489"/>
    <w:rsid w:val="003E065E"/>
    <w:rsid w:val="003E09E3"/>
    <w:rsid w:val="003E0D2B"/>
    <w:rsid w:val="003E0E02"/>
    <w:rsid w:val="003E0E80"/>
    <w:rsid w:val="003E10E1"/>
    <w:rsid w:val="003E1C28"/>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759"/>
    <w:rsid w:val="003E69F6"/>
    <w:rsid w:val="003E6C2A"/>
    <w:rsid w:val="003E6EAC"/>
    <w:rsid w:val="003E71D0"/>
    <w:rsid w:val="003E788A"/>
    <w:rsid w:val="003E7A0B"/>
    <w:rsid w:val="003E7C00"/>
    <w:rsid w:val="003E7DAA"/>
    <w:rsid w:val="003E7F66"/>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A59"/>
    <w:rsid w:val="003F7406"/>
    <w:rsid w:val="003F77B5"/>
    <w:rsid w:val="003F7BEC"/>
    <w:rsid w:val="003F7C5D"/>
    <w:rsid w:val="003F7EC2"/>
    <w:rsid w:val="00400809"/>
    <w:rsid w:val="00400B7B"/>
    <w:rsid w:val="00400F02"/>
    <w:rsid w:val="004018DC"/>
    <w:rsid w:val="00401C8E"/>
    <w:rsid w:val="004022BE"/>
    <w:rsid w:val="00402B70"/>
    <w:rsid w:val="004041BA"/>
    <w:rsid w:val="00404C86"/>
    <w:rsid w:val="004053F3"/>
    <w:rsid w:val="0040590F"/>
    <w:rsid w:val="00405E7A"/>
    <w:rsid w:val="0040734E"/>
    <w:rsid w:val="00407541"/>
    <w:rsid w:val="00407AFD"/>
    <w:rsid w:val="00407CD6"/>
    <w:rsid w:val="00407F20"/>
    <w:rsid w:val="00407F9F"/>
    <w:rsid w:val="00410872"/>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288"/>
    <w:rsid w:val="0042156A"/>
    <w:rsid w:val="00421EAB"/>
    <w:rsid w:val="004223E6"/>
    <w:rsid w:val="004224AB"/>
    <w:rsid w:val="004228F7"/>
    <w:rsid w:val="0042368E"/>
    <w:rsid w:val="00423811"/>
    <w:rsid w:val="00423CC0"/>
    <w:rsid w:val="0042460A"/>
    <w:rsid w:val="00425960"/>
    <w:rsid w:val="00425A18"/>
    <w:rsid w:val="00426373"/>
    <w:rsid w:val="004264D9"/>
    <w:rsid w:val="00426671"/>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59B"/>
    <w:rsid w:val="00442FA1"/>
    <w:rsid w:val="00442FF2"/>
    <w:rsid w:val="00443C9E"/>
    <w:rsid w:val="00443E66"/>
    <w:rsid w:val="0044402B"/>
    <w:rsid w:val="0044451B"/>
    <w:rsid w:val="00444983"/>
    <w:rsid w:val="00444A21"/>
    <w:rsid w:val="00444A91"/>
    <w:rsid w:val="00444E82"/>
    <w:rsid w:val="00444F8C"/>
    <w:rsid w:val="004450D2"/>
    <w:rsid w:val="004452D5"/>
    <w:rsid w:val="004453C9"/>
    <w:rsid w:val="0044547D"/>
    <w:rsid w:val="004459E6"/>
    <w:rsid w:val="00445A1C"/>
    <w:rsid w:val="00445DDB"/>
    <w:rsid w:val="004462A6"/>
    <w:rsid w:val="0044674B"/>
    <w:rsid w:val="00446771"/>
    <w:rsid w:val="00447978"/>
    <w:rsid w:val="00447D21"/>
    <w:rsid w:val="00450CC6"/>
    <w:rsid w:val="0045124D"/>
    <w:rsid w:val="00451526"/>
    <w:rsid w:val="00451539"/>
    <w:rsid w:val="004521E3"/>
    <w:rsid w:val="0045228A"/>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BAE"/>
    <w:rsid w:val="00483250"/>
    <w:rsid w:val="004833A6"/>
    <w:rsid w:val="00483D3E"/>
    <w:rsid w:val="00483ED7"/>
    <w:rsid w:val="00484477"/>
    <w:rsid w:val="00484AE4"/>
    <w:rsid w:val="00485071"/>
    <w:rsid w:val="00485122"/>
    <w:rsid w:val="0048525E"/>
    <w:rsid w:val="00485A30"/>
    <w:rsid w:val="00485DE2"/>
    <w:rsid w:val="00485FB1"/>
    <w:rsid w:val="00486394"/>
    <w:rsid w:val="004865D5"/>
    <w:rsid w:val="00486AC0"/>
    <w:rsid w:val="00486D5B"/>
    <w:rsid w:val="00487B17"/>
    <w:rsid w:val="00487D62"/>
    <w:rsid w:val="00487E8B"/>
    <w:rsid w:val="004905B3"/>
    <w:rsid w:val="00490795"/>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7294"/>
    <w:rsid w:val="004B73E3"/>
    <w:rsid w:val="004C025C"/>
    <w:rsid w:val="004C02C2"/>
    <w:rsid w:val="004C0D24"/>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67A3"/>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5E55"/>
    <w:rsid w:val="004E6526"/>
    <w:rsid w:val="004E65B6"/>
    <w:rsid w:val="004E6920"/>
    <w:rsid w:val="004E6B06"/>
    <w:rsid w:val="004E75FC"/>
    <w:rsid w:val="004E774C"/>
    <w:rsid w:val="004E7EAF"/>
    <w:rsid w:val="004F0306"/>
    <w:rsid w:val="004F0942"/>
    <w:rsid w:val="004F0D89"/>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5CED"/>
    <w:rsid w:val="004F60A9"/>
    <w:rsid w:val="004F60E1"/>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511"/>
    <w:rsid w:val="0051459F"/>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502"/>
    <w:rsid w:val="00521A1F"/>
    <w:rsid w:val="005223F3"/>
    <w:rsid w:val="0052250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618A"/>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3D8"/>
    <w:rsid w:val="005304D0"/>
    <w:rsid w:val="00530C81"/>
    <w:rsid w:val="00530D6B"/>
    <w:rsid w:val="00530FB6"/>
    <w:rsid w:val="00531843"/>
    <w:rsid w:val="00531B0A"/>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1C"/>
    <w:rsid w:val="005404B4"/>
    <w:rsid w:val="0054059A"/>
    <w:rsid w:val="0054079D"/>
    <w:rsid w:val="00541256"/>
    <w:rsid w:val="00541A5C"/>
    <w:rsid w:val="0054287D"/>
    <w:rsid w:val="00542AD8"/>
    <w:rsid w:val="00542AD9"/>
    <w:rsid w:val="00542E81"/>
    <w:rsid w:val="00543153"/>
    <w:rsid w:val="00543CA5"/>
    <w:rsid w:val="00543D4A"/>
    <w:rsid w:val="0054438E"/>
    <w:rsid w:val="00544472"/>
    <w:rsid w:val="00544860"/>
    <w:rsid w:val="00544936"/>
    <w:rsid w:val="00544EA6"/>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1F4"/>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57D"/>
    <w:rsid w:val="00556BC2"/>
    <w:rsid w:val="00557158"/>
    <w:rsid w:val="005571F6"/>
    <w:rsid w:val="00557477"/>
    <w:rsid w:val="00557ABF"/>
    <w:rsid w:val="00557C6C"/>
    <w:rsid w:val="00557E5F"/>
    <w:rsid w:val="00557F01"/>
    <w:rsid w:val="00560107"/>
    <w:rsid w:val="0056011E"/>
    <w:rsid w:val="00560137"/>
    <w:rsid w:val="005602B5"/>
    <w:rsid w:val="005609CE"/>
    <w:rsid w:val="00560E5E"/>
    <w:rsid w:val="0056174B"/>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637B"/>
    <w:rsid w:val="005663A7"/>
    <w:rsid w:val="00566A49"/>
    <w:rsid w:val="00566C38"/>
    <w:rsid w:val="00566E95"/>
    <w:rsid w:val="00567305"/>
    <w:rsid w:val="0056791E"/>
    <w:rsid w:val="00567EB3"/>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E2D"/>
    <w:rsid w:val="00584FB4"/>
    <w:rsid w:val="005852B4"/>
    <w:rsid w:val="0058545C"/>
    <w:rsid w:val="0058561A"/>
    <w:rsid w:val="00585A6A"/>
    <w:rsid w:val="00585B1F"/>
    <w:rsid w:val="00585C52"/>
    <w:rsid w:val="00585E0C"/>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709E"/>
    <w:rsid w:val="00597DA1"/>
    <w:rsid w:val="005A0603"/>
    <w:rsid w:val="005A0A72"/>
    <w:rsid w:val="005A0F9B"/>
    <w:rsid w:val="005A1208"/>
    <w:rsid w:val="005A124F"/>
    <w:rsid w:val="005A175E"/>
    <w:rsid w:val="005A191D"/>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15"/>
    <w:rsid w:val="005C03C7"/>
    <w:rsid w:val="005C0B1C"/>
    <w:rsid w:val="005C137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647B"/>
    <w:rsid w:val="005C706A"/>
    <w:rsid w:val="005C75E2"/>
    <w:rsid w:val="005C7656"/>
    <w:rsid w:val="005D0520"/>
    <w:rsid w:val="005D1410"/>
    <w:rsid w:val="005D1877"/>
    <w:rsid w:val="005D1DAC"/>
    <w:rsid w:val="005D1DEB"/>
    <w:rsid w:val="005D2189"/>
    <w:rsid w:val="005D2625"/>
    <w:rsid w:val="005D2860"/>
    <w:rsid w:val="005D2E91"/>
    <w:rsid w:val="005D2F30"/>
    <w:rsid w:val="005D38FB"/>
    <w:rsid w:val="005D4129"/>
    <w:rsid w:val="005D4579"/>
    <w:rsid w:val="005D490E"/>
    <w:rsid w:val="005D57B4"/>
    <w:rsid w:val="005D59FF"/>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F00"/>
    <w:rsid w:val="00606A7C"/>
    <w:rsid w:val="00606E72"/>
    <w:rsid w:val="00606F7E"/>
    <w:rsid w:val="00607113"/>
    <w:rsid w:val="0060743C"/>
    <w:rsid w:val="006079DE"/>
    <w:rsid w:val="00607D15"/>
    <w:rsid w:val="00610148"/>
    <w:rsid w:val="00610243"/>
    <w:rsid w:val="00610758"/>
    <w:rsid w:val="0061083C"/>
    <w:rsid w:val="0061138D"/>
    <w:rsid w:val="00611498"/>
    <w:rsid w:val="00611D7A"/>
    <w:rsid w:val="00611DB3"/>
    <w:rsid w:val="006126E9"/>
    <w:rsid w:val="00613B91"/>
    <w:rsid w:val="006141BA"/>
    <w:rsid w:val="006142D2"/>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197"/>
    <w:rsid w:val="006226CB"/>
    <w:rsid w:val="00622936"/>
    <w:rsid w:val="00622E4B"/>
    <w:rsid w:val="006238B9"/>
    <w:rsid w:val="00623F8C"/>
    <w:rsid w:val="00623FA7"/>
    <w:rsid w:val="006241FB"/>
    <w:rsid w:val="006242B8"/>
    <w:rsid w:val="006244B6"/>
    <w:rsid w:val="00624A3D"/>
    <w:rsid w:val="00624E56"/>
    <w:rsid w:val="0062569A"/>
    <w:rsid w:val="00625777"/>
    <w:rsid w:val="00625940"/>
    <w:rsid w:val="00625B1C"/>
    <w:rsid w:val="00625CEF"/>
    <w:rsid w:val="00626522"/>
    <w:rsid w:val="00626B77"/>
    <w:rsid w:val="006272CE"/>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6C3"/>
    <w:rsid w:val="00634784"/>
    <w:rsid w:val="00634C72"/>
    <w:rsid w:val="00634C82"/>
    <w:rsid w:val="006357BD"/>
    <w:rsid w:val="00635D14"/>
    <w:rsid w:val="00636267"/>
    <w:rsid w:val="00636503"/>
    <w:rsid w:val="0063688E"/>
    <w:rsid w:val="00636913"/>
    <w:rsid w:val="006369A5"/>
    <w:rsid w:val="006369D1"/>
    <w:rsid w:val="006379F9"/>
    <w:rsid w:val="00637A3B"/>
    <w:rsid w:val="00637E80"/>
    <w:rsid w:val="006401FD"/>
    <w:rsid w:val="006405B4"/>
    <w:rsid w:val="0064077B"/>
    <w:rsid w:val="006407A8"/>
    <w:rsid w:val="00641134"/>
    <w:rsid w:val="006413DA"/>
    <w:rsid w:val="006418C7"/>
    <w:rsid w:val="00641B4F"/>
    <w:rsid w:val="00642027"/>
    <w:rsid w:val="006422EE"/>
    <w:rsid w:val="006429F8"/>
    <w:rsid w:val="00642C3A"/>
    <w:rsid w:val="006434C8"/>
    <w:rsid w:val="00643507"/>
    <w:rsid w:val="00643661"/>
    <w:rsid w:val="006438A5"/>
    <w:rsid w:val="006439F7"/>
    <w:rsid w:val="00643C23"/>
    <w:rsid w:val="00643D70"/>
    <w:rsid w:val="00643FDE"/>
    <w:rsid w:val="0064476B"/>
    <w:rsid w:val="0064491C"/>
    <w:rsid w:val="00645242"/>
    <w:rsid w:val="00646458"/>
    <w:rsid w:val="0064693B"/>
    <w:rsid w:val="00646953"/>
    <w:rsid w:val="00646F5C"/>
    <w:rsid w:val="00647501"/>
    <w:rsid w:val="00647BDB"/>
    <w:rsid w:val="00647E16"/>
    <w:rsid w:val="00647E1E"/>
    <w:rsid w:val="00650152"/>
    <w:rsid w:val="0065173F"/>
    <w:rsid w:val="006518E4"/>
    <w:rsid w:val="0065199B"/>
    <w:rsid w:val="00651E34"/>
    <w:rsid w:val="00651E99"/>
    <w:rsid w:val="00652021"/>
    <w:rsid w:val="0065251F"/>
    <w:rsid w:val="006526F2"/>
    <w:rsid w:val="00652864"/>
    <w:rsid w:val="00652B18"/>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15C"/>
    <w:rsid w:val="00680263"/>
    <w:rsid w:val="006803BD"/>
    <w:rsid w:val="00680634"/>
    <w:rsid w:val="00680F8F"/>
    <w:rsid w:val="00681497"/>
    <w:rsid w:val="006814E7"/>
    <w:rsid w:val="00681580"/>
    <w:rsid w:val="00681AF8"/>
    <w:rsid w:val="00681C8E"/>
    <w:rsid w:val="00681D34"/>
    <w:rsid w:val="00681E20"/>
    <w:rsid w:val="00681FFD"/>
    <w:rsid w:val="00682275"/>
    <w:rsid w:val="006822C0"/>
    <w:rsid w:val="00682741"/>
    <w:rsid w:val="00682BAF"/>
    <w:rsid w:val="00682D1C"/>
    <w:rsid w:val="006833E7"/>
    <w:rsid w:val="00683590"/>
    <w:rsid w:val="00683A98"/>
    <w:rsid w:val="00684051"/>
    <w:rsid w:val="0068422A"/>
    <w:rsid w:val="006845CA"/>
    <w:rsid w:val="0068493C"/>
    <w:rsid w:val="0068508B"/>
    <w:rsid w:val="00685354"/>
    <w:rsid w:val="006853A9"/>
    <w:rsid w:val="00685676"/>
    <w:rsid w:val="00685AFD"/>
    <w:rsid w:val="00685CB5"/>
    <w:rsid w:val="00686238"/>
    <w:rsid w:val="00686FA2"/>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1F3"/>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D23"/>
    <w:rsid w:val="006A3165"/>
    <w:rsid w:val="006A3808"/>
    <w:rsid w:val="006A3839"/>
    <w:rsid w:val="006A3C0B"/>
    <w:rsid w:val="006A443D"/>
    <w:rsid w:val="006A4B51"/>
    <w:rsid w:val="006A4BC4"/>
    <w:rsid w:val="006A5009"/>
    <w:rsid w:val="006A5088"/>
    <w:rsid w:val="006A5123"/>
    <w:rsid w:val="006A5245"/>
    <w:rsid w:val="006A5480"/>
    <w:rsid w:val="006A57CE"/>
    <w:rsid w:val="006A664F"/>
    <w:rsid w:val="006A6838"/>
    <w:rsid w:val="006A6996"/>
    <w:rsid w:val="006A6C31"/>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1E7"/>
    <w:rsid w:val="006C4A35"/>
    <w:rsid w:val="006C511D"/>
    <w:rsid w:val="006C53D0"/>
    <w:rsid w:val="006C5DBD"/>
    <w:rsid w:val="006C5ED7"/>
    <w:rsid w:val="006C6721"/>
    <w:rsid w:val="006C73D1"/>
    <w:rsid w:val="006C76A0"/>
    <w:rsid w:val="006D0082"/>
    <w:rsid w:val="006D057B"/>
    <w:rsid w:val="006D059C"/>
    <w:rsid w:val="006D0603"/>
    <w:rsid w:val="006D0D08"/>
    <w:rsid w:val="006D1DD4"/>
    <w:rsid w:val="006D1E5C"/>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881"/>
    <w:rsid w:val="006E2B60"/>
    <w:rsid w:val="006E3A1C"/>
    <w:rsid w:val="006E3DC9"/>
    <w:rsid w:val="006E46B3"/>
    <w:rsid w:val="006E5243"/>
    <w:rsid w:val="006E59BA"/>
    <w:rsid w:val="006E5B88"/>
    <w:rsid w:val="006E5BBE"/>
    <w:rsid w:val="006E643B"/>
    <w:rsid w:val="006E6673"/>
    <w:rsid w:val="006E794A"/>
    <w:rsid w:val="006F0159"/>
    <w:rsid w:val="006F01C4"/>
    <w:rsid w:val="006F16B2"/>
    <w:rsid w:val="006F1D76"/>
    <w:rsid w:val="006F1E7C"/>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627"/>
    <w:rsid w:val="006F77CF"/>
    <w:rsid w:val="006F7ADA"/>
    <w:rsid w:val="006F7E09"/>
    <w:rsid w:val="0070069D"/>
    <w:rsid w:val="00700BE2"/>
    <w:rsid w:val="00700F14"/>
    <w:rsid w:val="007011C6"/>
    <w:rsid w:val="007012C5"/>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465"/>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5345"/>
    <w:rsid w:val="007156C4"/>
    <w:rsid w:val="00715D19"/>
    <w:rsid w:val="00715DB1"/>
    <w:rsid w:val="00715E9C"/>
    <w:rsid w:val="00716055"/>
    <w:rsid w:val="00716451"/>
    <w:rsid w:val="007168FA"/>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27D"/>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37C36"/>
    <w:rsid w:val="007404A2"/>
    <w:rsid w:val="00740CCC"/>
    <w:rsid w:val="00740DC4"/>
    <w:rsid w:val="0074141A"/>
    <w:rsid w:val="007418EF"/>
    <w:rsid w:val="00741EC7"/>
    <w:rsid w:val="007426DB"/>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3B9"/>
    <w:rsid w:val="007506E8"/>
    <w:rsid w:val="00750718"/>
    <w:rsid w:val="00750A1E"/>
    <w:rsid w:val="00750A8D"/>
    <w:rsid w:val="00750F53"/>
    <w:rsid w:val="00751006"/>
    <w:rsid w:val="00751281"/>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4B2E"/>
    <w:rsid w:val="0075548A"/>
    <w:rsid w:val="00755549"/>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78B"/>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8E"/>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4C58"/>
    <w:rsid w:val="00785326"/>
    <w:rsid w:val="00785551"/>
    <w:rsid w:val="0078572C"/>
    <w:rsid w:val="00785739"/>
    <w:rsid w:val="0078597D"/>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5F1"/>
    <w:rsid w:val="007926A4"/>
    <w:rsid w:val="00792AB6"/>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8CB"/>
    <w:rsid w:val="00796C4E"/>
    <w:rsid w:val="00796F7E"/>
    <w:rsid w:val="00797435"/>
    <w:rsid w:val="00797BAF"/>
    <w:rsid w:val="00797BC3"/>
    <w:rsid w:val="00797D98"/>
    <w:rsid w:val="007A00B2"/>
    <w:rsid w:val="007A06E4"/>
    <w:rsid w:val="007A074B"/>
    <w:rsid w:val="007A074F"/>
    <w:rsid w:val="007A098C"/>
    <w:rsid w:val="007A12FC"/>
    <w:rsid w:val="007A29E9"/>
    <w:rsid w:val="007A2CF7"/>
    <w:rsid w:val="007A3020"/>
    <w:rsid w:val="007A3A01"/>
    <w:rsid w:val="007A407A"/>
    <w:rsid w:val="007A42BE"/>
    <w:rsid w:val="007A42FF"/>
    <w:rsid w:val="007A4999"/>
    <w:rsid w:val="007A4CA9"/>
    <w:rsid w:val="007A4CD1"/>
    <w:rsid w:val="007A528F"/>
    <w:rsid w:val="007A53CB"/>
    <w:rsid w:val="007A55D0"/>
    <w:rsid w:val="007A55F9"/>
    <w:rsid w:val="007A65BE"/>
    <w:rsid w:val="007A66F6"/>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2EC4"/>
    <w:rsid w:val="007B32BB"/>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D1"/>
    <w:rsid w:val="007D05FD"/>
    <w:rsid w:val="007D07B5"/>
    <w:rsid w:val="007D10FB"/>
    <w:rsid w:val="007D14CC"/>
    <w:rsid w:val="007D180C"/>
    <w:rsid w:val="007D1C74"/>
    <w:rsid w:val="007D1F62"/>
    <w:rsid w:val="007D1F74"/>
    <w:rsid w:val="007D2040"/>
    <w:rsid w:val="007D21CE"/>
    <w:rsid w:val="007D2380"/>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B4E"/>
    <w:rsid w:val="007E1FFC"/>
    <w:rsid w:val="007E2035"/>
    <w:rsid w:val="007E2297"/>
    <w:rsid w:val="007E2488"/>
    <w:rsid w:val="007E2989"/>
    <w:rsid w:val="007E2A1F"/>
    <w:rsid w:val="007E2E34"/>
    <w:rsid w:val="007E3B8F"/>
    <w:rsid w:val="007E444F"/>
    <w:rsid w:val="007E485B"/>
    <w:rsid w:val="007E52FE"/>
    <w:rsid w:val="007E56FF"/>
    <w:rsid w:val="007E5CB5"/>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66"/>
    <w:rsid w:val="008030A2"/>
    <w:rsid w:val="00803A03"/>
    <w:rsid w:val="00803B47"/>
    <w:rsid w:val="008043E9"/>
    <w:rsid w:val="00804998"/>
    <w:rsid w:val="00804A7D"/>
    <w:rsid w:val="00805640"/>
    <w:rsid w:val="00805775"/>
    <w:rsid w:val="008061A9"/>
    <w:rsid w:val="008068E9"/>
    <w:rsid w:val="008072E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4C6"/>
    <w:rsid w:val="00815800"/>
    <w:rsid w:val="00815DC7"/>
    <w:rsid w:val="00816169"/>
    <w:rsid w:val="00816269"/>
    <w:rsid w:val="008164D0"/>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692"/>
    <w:rsid w:val="00825A5E"/>
    <w:rsid w:val="00825DD0"/>
    <w:rsid w:val="008268AF"/>
    <w:rsid w:val="00826975"/>
    <w:rsid w:val="00827178"/>
    <w:rsid w:val="0082722B"/>
    <w:rsid w:val="00827A8C"/>
    <w:rsid w:val="00827BE8"/>
    <w:rsid w:val="0083056C"/>
    <w:rsid w:val="00830802"/>
    <w:rsid w:val="00831578"/>
    <w:rsid w:val="008316E1"/>
    <w:rsid w:val="00831709"/>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4FD8"/>
    <w:rsid w:val="008351FC"/>
    <w:rsid w:val="00835204"/>
    <w:rsid w:val="0083568C"/>
    <w:rsid w:val="008356D8"/>
    <w:rsid w:val="00835AAC"/>
    <w:rsid w:val="0083606D"/>
    <w:rsid w:val="00836974"/>
    <w:rsid w:val="008369C2"/>
    <w:rsid w:val="00836D7E"/>
    <w:rsid w:val="00837131"/>
    <w:rsid w:val="00837503"/>
    <w:rsid w:val="00837518"/>
    <w:rsid w:val="00837EEB"/>
    <w:rsid w:val="008402D3"/>
    <w:rsid w:val="0084066B"/>
    <w:rsid w:val="008406A9"/>
    <w:rsid w:val="00840EB5"/>
    <w:rsid w:val="00840F8E"/>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6FA6"/>
    <w:rsid w:val="00857D28"/>
    <w:rsid w:val="0086043E"/>
    <w:rsid w:val="00861AED"/>
    <w:rsid w:val="00861F92"/>
    <w:rsid w:val="0086298F"/>
    <w:rsid w:val="00862A9F"/>
    <w:rsid w:val="00862D9C"/>
    <w:rsid w:val="0086308C"/>
    <w:rsid w:val="008632F2"/>
    <w:rsid w:val="00863C3D"/>
    <w:rsid w:val="00864356"/>
    <w:rsid w:val="00864F63"/>
    <w:rsid w:val="008659F1"/>
    <w:rsid w:val="008662FE"/>
    <w:rsid w:val="00866497"/>
    <w:rsid w:val="0086671E"/>
    <w:rsid w:val="00866AB1"/>
    <w:rsid w:val="00867099"/>
    <w:rsid w:val="008670DA"/>
    <w:rsid w:val="00867402"/>
    <w:rsid w:val="008674F0"/>
    <w:rsid w:val="00867527"/>
    <w:rsid w:val="00867873"/>
    <w:rsid w:val="0086790E"/>
    <w:rsid w:val="008701B2"/>
    <w:rsid w:val="00870C22"/>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13F"/>
    <w:rsid w:val="00880251"/>
    <w:rsid w:val="008805E0"/>
    <w:rsid w:val="0088091D"/>
    <w:rsid w:val="008809A6"/>
    <w:rsid w:val="00880E70"/>
    <w:rsid w:val="00880EAC"/>
    <w:rsid w:val="008811DD"/>
    <w:rsid w:val="00881687"/>
    <w:rsid w:val="00881850"/>
    <w:rsid w:val="0088193D"/>
    <w:rsid w:val="00881BC8"/>
    <w:rsid w:val="00881D30"/>
    <w:rsid w:val="00882426"/>
    <w:rsid w:val="00882C2C"/>
    <w:rsid w:val="00882D5E"/>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5F"/>
    <w:rsid w:val="008903C6"/>
    <w:rsid w:val="0089057E"/>
    <w:rsid w:val="00890590"/>
    <w:rsid w:val="00890994"/>
    <w:rsid w:val="00890C7C"/>
    <w:rsid w:val="00890F8C"/>
    <w:rsid w:val="008910E8"/>
    <w:rsid w:val="008915EB"/>
    <w:rsid w:val="00891725"/>
    <w:rsid w:val="00892023"/>
    <w:rsid w:val="00892039"/>
    <w:rsid w:val="008922C2"/>
    <w:rsid w:val="00892619"/>
    <w:rsid w:val="00892701"/>
    <w:rsid w:val="00892B9E"/>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437"/>
    <w:rsid w:val="008A3471"/>
    <w:rsid w:val="008A348F"/>
    <w:rsid w:val="008A39CA"/>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0C92"/>
    <w:rsid w:val="008B1128"/>
    <w:rsid w:val="008B1A4E"/>
    <w:rsid w:val="008B1F20"/>
    <w:rsid w:val="008B1FA1"/>
    <w:rsid w:val="008B268E"/>
    <w:rsid w:val="008B2872"/>
    <w:rsid w:val="008B291E"/>
    <w:rsid w:val="008B3967"/>
    <w:rsid w:val="008B3E7A"/>
    <w:rsid w:val="008B3F4F"/>
    <w:rsid w:val="008B4231"/>
    <w:rsid w:val="008B5545"/>
    <w:rsid w:val="008B555A"/>
    <w:rsid w:val="008B5629"/>
    <w:rsid w:val="008B59C3"/>
    <w:rsid w:val="008B5AC7"/>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76C"/>
    <w:rsid w:val="008D6B8C"/>
    <w:rsid w:val="008D6BAE"/>
    <w:rsid w:val="008D6D3B"/>
    <w:rsid w:val="008D6EFD"/>
    <w:rsid w:val="008D6FD2"/>
    <w:rsid w:val="008D7686"/>
    <w:rsid w:val="008D79B3"/>
    <w:rsid w:val="008E0711"/>
    <w:rsid w:val="008E0875"/>
    <w:rsid w:val="008E0AB8"/>
    <w:rsid w:val="008E120E"/>
    <w:rsid w:val="008E12F0"/>
    <w:rsid w:val="008E200D"/>
    <w:rsid w:val="008E25A8"/>
    <w:rsid w:val="008E2A6F"/>
    <w:rsid w:val="008E301B"/>
    <w:rsid w:val="008E317F"/>
    <w:rsid w:val="008E3276"/>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73D"/>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8DB"/>
    <w:rsid w:val="008F4B43"/>
    <w:rsid w:val="008F4CAF"/>
    <w:rsid w:val="008F5B85"/>
    <w:rsid w:val="008F61FB"/>
    <w:rsid w:val="008F63C3"/>
    <w:rsid w:val="008F6548"/>
    <w:rsid w:val="008F77B1"/>
    <w:rsid w:val="008F77FF"/>
    <w:rsid w:val="008F797E"/>
    <w:rsid w:val="008F7CD0"/>
    <w:rsid w:val="008F7E59"/>
    <w:rsid w:val="0090050F"/>
    <w:rsid w:val="0090054D"/>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6F92"/>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9BB"/>
    <w:rsid w:val="00923AD5"/>
    <w:rsid w:val="00923D0F"/>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76F"/>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2DF"/>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42C8"/>
    <w:rsid w:val="00944642"/>
    <w:rsid w:val="00944A11"/>
    <w:rsid w:val="00944D0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B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F0B"/>
    <w:rsid w:val="00964353"/>
    <w:rsid w:val="00964977"/>
    <w:rsid w:val="00964BF3"/>
    <w:rsid w:val="00964DEA"/>
    <w:rsid w:val="009650A4"/>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3D3"/>
    <w:rsid w:val="009704A9"/>
    <w:rsid w:val="009708D1"/>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67A"/>
    <w:rsid w:val="00992D23"/>
    <w:rsid w:val="00992F7D"/>
    <w:rsid w:val="009930E6"/>
    <w:rsid w:val="009935B7"/>
    <w:rsid w:val="0099366B"/>
    <w:rsid w:val="0099383F"/>
    <w:rsid w:val="00994616"/>
    <w:rsid w:val="00994AB9"/>
    <w:rsid w:val="00994FF3"/>
    <w:rsid w:val="0099525B"/>
    <w:rsid w:val="0099570D"/>
    <w:rsid w:val="00995D16"/>
    <w:rsid w:val="00995E5B"/>
    <w:rsid w:val="00996949"/>
    <w:rsid w:val="00996DE7"/>
    <w:rsid w:val="00997169"/>
    <w:rsid w:val="00997584"/>
    <w:rsid w:val="009978F6"/>
    <w:rsid w:val="00997C5F"/>
    <w:rsid w:val="00997F4A"/>
    <w:rsid w:val="009A060E"/>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5309"/>
    <w:rsid w:val="009A5457"/>
    <w:rsid w:val="009A54CF"/>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D69"/>
    <w:rsid w:val="009B431A"/>
    <w:rsid w:val="009B5128"/>
    <w:rsid w:val="009B53BC"/>
    <w:rsid w:val="009B5EDB"/>
    <w:rsid w:val="009B6FA1"/>
    <w:rsid w:val="009B724A"/>
    <w:rsid w:val="009C024E"/>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5207"/>
    <w:rsid w:val="009E5CA9"/>
    <w:rsid w:val="009E612C"/>
    <w:rsid w:val="009E6BC6"/>
    <w:rsid w:val="009E6DC2"/>
    <w:rsid w:val="009E7377"/>
    <w:rsid w:val="009E747E"/>
    <w:rsid w:val="009E757E"/>
    <w:rsid w:val="009E75CF"/>
    <w:rsid w:val="009E75F2"/>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918"/>
    <w:rsid w:val="009F6AD0"/>
    <w:rsid w:val="009F6B7A"/>
    <w:rsid w:val="009F759E"/>
    <w:rsid w:val="00A00439"/>
    <w:rsid w:val="00A007DD"/>
    <w:rsid w:val="00A0090C"/>
    <w:rsid w:val="00A00AE2"/>
    <w:rsid w:val="00A00B8F"/>
    <w:rsid w:val="00A01386"/>
    <w:rsid w:val="00A016CB"/>
    <w:rsid w:val="00A01A23"/>
    <w:rsid w:val="00A0202E"/>
    <w:rsid w:val="00A02146"/>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5A5C"/>
    <w:rsid w:val="00A06026"/>
    <w:rsid w:val="00A0622B"/>
    <w:rsid w:val="00A067EB"/>
    <w:rsid w:val="00A06868"/>
    <w:rsid w:val="00A06A7D"/>
    <w:rsid w:val="00A06AAD"/>
    <w:rsid w:val="00A06BFC"/>
    <w:rsid w:val="00A06FE3"/>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43EE"/>
    <w:rsid w:val="00A24B2A"/>
    <w:rsid w:val="00A25536"/>
    <w:rsid w:val="00A25766"/>
    <w:rsid w:val="00A25A4E"/>
    <w:rsid w:val="00A25AA7"/>
    <w:rsid w:val="00A25C01"/>
    <w:rsid w:val="00A26206"/>
    <w:rsid w:val="00A263C2"/>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AA2"/>
    <w:rsid w:val="00A36EF0"/>
    <w:rsid w:val="00A376FA"/>
    <w:rsid w:val="00A37D6B"/>
    <w:rsid w:val="00A402CF"/>
    <w:rsid w:val="00A40748"/>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72E"/>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8DE"/>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F6B"/>
    <w:rsid w:val="00A65044"/>
    <w:rsid w:val="00A6557F"/>
    <w:rsid w:val="00A657A0"/>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411"/>
    <w:rsid w:val="00A82547"/>
    <w:rsid w:val="00A8255B"/>
    <w:rsid w:val="00A82733"/>
    <w:rsid w:val="00A83254"/>
    <w:rsid w:val="00A834FE"/>
    <w:rsid w:val="00A83501"/>
    <w:rsid w:val="00A8354B"/>
    <w:rsid w:val="00A83E7D"/>
    <w:rsid w:val="00A83ED4"/>
    <w:rsid w:val="00A8433F"/>
    <w:rsid w:val="00A84D2A"/>
    <w:rsid w:val="00A859B7"/>
    <w:rsid w:val="00A85B34"/>
    <w:rsid w:val="00A862B0"/>
    <w:rsid w:val="00A863EE"/>
    <w:rsid w:val="00A867A8"/>
    <w:rsid w:val="00A86E4E"/>
    <w:rsid w:val="00A8776F"/>
    <w:rsid w:val="00A879FD"/>
    <w:rsid w:val="00A900BA"/>
    <w:rsid w:val="00A9052E"/>
    <w:rsid w:val="00A907B1"/>
    <w:rsid w:val="00A9163F"/>
    <w:rsid w:val="00A91886"/>
    <w:rsid w:val="00A91F6D"/>
    <w:rsid w:val="00A9256E"/>
    <w:rsid w:val="00A928E5"/>
    <w:rsid w:val="00A92C06"/>
    <w:rsid w:val="00A92C85"/>
    <w:rsid w:val="00A934D0"/>
    <w:rsid w:val="00A9374A"/>
    <w:rsid w:val="00A93D0F"/>
    <w:rsid w:val="00A94392"/>
    <w:rsid w:val="00A94894"/>
    <w:rsid w:val="00A94BE0"/>
    <w:rsid w:val="00A95647"/>
    <w:rsid w:val="00A95754"/>
    <w:rsid w:val="00A958E1"/>
    <w:rsid w:val="00A96298"/>
    <w:rsid w:val="00A962B6"/>
    <w:rsid w:val="00A9682E"/>
    <w:rsid w:val="00A96CBC"/>
    <w:rsid w:val="00A9721B"/>
    <w:rsid w:val="00A97276"/>
    <w:rsid w:val="00A978D0"/>
    <w:rsid w:val="00AA1A82"/>
    <w:rsid w:val="00AA2ACA"/>
    <w:rsid w:val="00AA2F65"/>
    <w:rsid w:val="00AA2F8A"/>
    <w:rsid w:val="00AA30AB"/>
    <w:rsid w:val="00AA3A7F"/>
    <w:rsid w:val="00AA3E8D"/>
    <w:rsid w:val="00AA3FBA"/>
    <w:rsid w:val="00AA4C5E"/>
    <w:rsid w:val="00AA4FC7"/>
    <w:rsid w:val="00AA5330"/>
    <w:rsid w:val="00AA5C74"/>
    <w:rsid w:val="00AA617F"/>
    <w:rsid w:val="00AA6620"/>
    <w:rsid w:val="00AA73DA"/>
    <w:rsid w:val="00AA7DFA"/>
    <w:rsid w:val="00AB057B"/>
    <w:rsid w:val="00AB1578"/>
    <w:rsid w:val="00AB19EF"/>
    <w:rsid w:val="00AB2179"/>
    <w:rsid w:val="00AB2312"/>
    <w:rsid w:val="00AB2FD5"/>
    <w:rsid w:val="00AB3629"/>
    <w:rsid w:val="00AB36D0"/>
    <w:rsid w:val="00AB37CE"/>
    <w:rsid w:val="00AB391F"/>
    <w:rsid w:val="00AB3A92"/>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1B4"/>
    <w:rsid w:val="00AD3AB8"/>
    <w:rsid w:val="00AD3B6A"/>
    <w:rsid w:val="00AD4600"/>
    <w:rsid w:val="00AD46DF"/>
    <w:rsid w:val="00AD482F"/>
    <w:rsid w:val="00AD530D"/>
    <w:rsid w:val="00AD5D53"/>
    <w:rsid w:val="00AD64DB"/>
    <w:rsid w:val="00AD685E"/>
    <w:rsid w:val="00AD74E8"/>
    <w:rsid w:val="00AD7713"/>
    <w:rsid w:val="00AE0052"/>
    <w:rsid w:val="00AE042B"/>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934"/>
    <w:rsid w:val="00B04D96"/>
    <w:rsid w:val="00B05534"/>
    <w:rsid w:val="00B05898"/>
    <w:rsid w:val="00B05C8A"/>
    <w:rsid w:val="00B05CEF"/>
    <w:rsid w:val="00B075E1"/>
    <w:rsid w:val="00B07ABB"/>
    <w:rsid w:val="00B07FB4"/>
    <w:rsid w:val="00B07FFB"/>
    <w:rsid w:val="00B1047A"/>
    <w:rsid w:val="00B1054E"/>
    <w:rsid w:val="00B109CD"/>
    <w:rsid w:val="00B10B6C"/>
    <w:rsid w:val="00B113C8"/>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75"/>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4EE9"/>
    <w:rsid w:val="00B454D6"/>
    <w:rsid w:val="00B457C0"/>
    <w:rsid w:val="00B45A16"/>
    <w:rsid w:val="00B45E0E"/>
    <w:rsid w:val="00B46A7B"/>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4F8"/>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0E2"/>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2F95"/>
    <w:rsid w:val="00B934DA"/>
    <w:rsid w:val="00B93D8B"/>
    <w:rsid w:val="00B93F52"/>
    <w:rsid w:val="00B96010"/>
    <w:rsid w:val="00B960A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23A"/>
    <w:rsid w:val="00BA131F"/>
    <w:rsid w:val="00BA15E8"/>
    <w:rsid w:val="00BA1642"/>
    <w:rsid w:val="00BA1CFF"/>
    <w:rsid w:val="00BA1F26"/>
    <w:rsid w:val="00BA2153"/>
    <w:rsid w:val="00BA2367"/>
    <w:rsid w:val="00BA28CF"/>
    <w:rsid w:val="00BA2AF9"/>
    <w:rsid w:val="00BA2EC3"/>
    <w:rsid w:val="00BA2F67"/>
    <w:rsid w:val="00BA325D"/>
    <w:rsid w:val="00BA331C"/>
    <w:rsid w:val="00BA3349"/>
    <w:rsid w:val="00BA350E"/>
    <w:rsid w:val="00BA35D2"/>
    <w:rsid w:val="00BA39B5"/>
    <w:rsid w:val="00BA3CA4"/>
    <w:rsid w:val="00BA4737"/>
    <w:rsid w:val="00BA4850"/>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789"/>
    <w:rsid w:val="00BB2D4F"/>
    <w:rsid w:val="00BB399B"/>
    <w:rsid w:val="00BB3BBD"/>
    <w:rsid w:val="00BB45ED"/>
    <w:rsid w:val="00BB4811"/>
    <w:rsid w:val="00BB4CBA"/>
    <w:rsid w:val="00BB5613"/>
    <w:rsid w:val="00BB56D0"/>
    <w:rsid w:val="00BB5F2C"/>
    <w:rsid w:val="00BB603E"/>
    <w:rsid w:val="00BB6430"/>
    <w:rsid w:val="00BB66B5"/>
    <w:rsid w:val="00BB6A2C"/>
    <w:rsid w:val="00BB6A53"/>
    <w:rsid w:val="00BB6AC8"/>
    <w:rsid w:val="00BB6B31"/>
    <w:rsid w:val="00BB6F6D"/>
    <w:rsid w:val="00BB7920"/>
    <w:rsid w:val="00BC026B"/>
    <w:rsid w:val="00BC0320"/>
    <w:rsid w:val="00BC041B"/>
    <w:rsid w:val="00BC0C44"/>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B96"/>
    <w:rsid w:val="00BC6C4E"/>
    <w:rsid w:val="00BC6DEE"/>
    <w:rsid w:val="00BC6FC3"/>
    <w:rsid w:val="00BC72C7"/>
    <w:rsid w:val="00BC7455"/>
    <w:rsid w:val="00BC78F4"/>
    <w:rsid w:val="00BC7902"/>
    <w:rsid w:val="00BC79A5"/>
    <w:rsid w:val="00BD07B6"/>
    <w:rsid w:val="00BD0E0B"/>
    <w:rsid w:val="00BD12A2"/>
    <w:rsid w:val="00BD1684"/>
    <w:rsid w:val="00BD182C"/>
    <w:rsid w:val="00BD197D"/>
    <w:rsid w:val="00BD1D2B"/>
    <w:rsid w:val="00BD20F2"/>
    <w:rsid w:val="00BD2717"/>
    <w:rsid w:val="00BD279D"/>
    <w:rsid w:val="00BD27BF"/>
    <w:rsid w:val="00BD2C6F"/>
    <w:rsid w:val="00BD2EC6"/>
    <w:rsid w:val="00BD36FB"/>
    <w:rsid w:val="00BD3A91"/>
    <w:rsid w:val="00BD3CFA"/>
    <w:rsid w:val="00BD4193"/>
    <w:rsid w:val="00BD48F3"/>
    <w:rsid w:val="00BD4AE5"/>
    <w:rsid w:val="00BD4E8D"/>
    <w:rsid w:val="00BD5AE8"/>
    <w:rsid w:val="00BD5E3C"/>
    <w:rsid w:val="00BD61EA"/>
    <w:rsid w:val="00BD64F8"/>
    <w:rsid w:val="00BD6749"/>
    <w:rsid w:val="00BD6A88"/>
    <w:rsid w:val="00BD6E93"/>
    <w:rsid w:val="00BD708D"/>
    <w:rsid w:val="00BD7B0F"/>
    <w:rsid w:val="00BD7E0E"/>
    <w:rsid w:val="00BD7FFA"/>
    <w:rsid w:val="00BE0C43"/>
    <w:rsid w:val="00BE0F93"/>
    <w:rsid w:val="00BE0FD3"/>
    <w:rsid w:val="00BE11CE"/>
    <w:rsid w:val="00BE17B8"/>
    <w:rsid w:val="00BE1839"/>
    <w:rsid w:val="00BE1993"/>
    <w:rsid w:val="00BE1E25"/>
    <w:rsid w:val="00BE20E3"/>
    <w:rsid w:val="00BE2AF8"/>
    <w:rsid w:val="00BE2DAB"/>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175"/>
    <w:rsid w:val="00BF73FC"/>
    <w:rsid w:val="00BF745E"/>
    <w:rsid w:val="00BF7570"/>
    <w:rsid w:val="00BF7D6D"/>
    <w:rsid w:val="00BF7E9D"/>
    <w:rsid w:val="00C004FA"/>
    <w:rsid w:val="00C0058C"/>
    <w:rsid w:val="00C00DBB"/>
    <w:rsid w:val="00C00E37"/>
    <w:rsid w:val="00C016AF"/>
    <w:rsid w:val="00C0171C"/>
    <w:rsid w:val="00C01D39"/>
    <w:rsid w:val="00C021DD"/>
    <w:rsid w:val="00C02FD6"/>
    <w:rsid w:val="00C03147"/>
    <w:rsid w:val="00C03AC9"/>
    <w:rsid w:val="00C04139"/>
    <w:rsid w:val="00C04224"/>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2A5"/>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14EB"/>
    <w:rsid w:val="00C42683"/>
    <w:rsid w:val="00C42695"/>
    <w:rsid w:val="00C4274B"/>
    <w:rsid w:val="00C427DA"/>
    <w:rsid w:val="00C42D5A"/>
    <w:rsid w:val="00C42D6F"/>
    <w:rsid w:val="00C42F68"/>
    <w:rsid w:val="00C43066"/>
    <w:rsid w:val="00C43117"/>
    <w:rsid w:val="00C43785"/>
    <w:rsid w:val="00C43AF6"/>
    <w:rsid w:val="00C444D2"/>
    <w:rsid w:val="00C44B5A"/>
    <w:rsid w:val="00C45213"/>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4E5A"/>
    <w:rsid w:val="00C55382"/>
    <w:rsid w:val="00C5571D"/>
    <w:rsid w:val="00C558DD"/>
    <w:rsid w:val="00C55BD6"/>
    <w:rsid w:val="00C55D04"/>
    <w:rsid w:val="00C55D36"/>
    <w:rsid w:val="00C55F37"/>
    <w:rsid w:val="00C55FAC"/>
    <w:rsid w:val="00C561D8"/>
    <w:rsid w:val="00C5651E"/>
    <w:rsid w:val="00C5651F"/>
    <w:rsid w:val="00C56631"/>
    <w:rsid w:val="00C569BA"/>
    <w:rsid w:val="00C56A6B"/>
    <w:rsid w:val="00C56C42"/>
    <w:rsid w:val="00C56D01"/>
    <w:rsid w:val="00C5739F"/>
    <w:rsid w:val="00C5770B"/>
    <w:rsid w:val="00C57771"/>
    <w:rsid w:val="00C57B3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A7"/>
    <w:rsid w:val="00C873F8"/>
    <w:rsid w:val="00C877A8"/>
    <w:rsid w:val="00C87C76"/>
    <w:rsid w:val="00C90435"/>
    <w:rsid w:val="00C904A3"/>
    <w:rsid w:val="00C90C1F"/>
    <w:rsid w:val="00C913D4"/>
    <w:rsid w:val="00C9170E"/>
    <w:rsid w:val="00C918E1"/>
    <w:rsid w:val="00C91914"/>
    <w:rsid w:val="00C91ACD"/>
    <w:rsid w:val="00C91D19"/>
    <w:rsid w:val="00C91EE9"/>
    <w:rsid w:val="00C92086"/>
    <w:rsid w:val="00C92420"/>
    <w:rsid w:val="00C9289E"/>
    <w:rsid w:val="00C92993"/>
    <w:rsid w:val="00C929C6"/>
    <w:rsid w:val="00C93080"/>
    <w:rsid w:val="00C9319E"/>
    <w:rsid w:val="00C932C0"/>
    <w:rsid w:val="00C9363F"/>
    <w:rsid w:val="00C93A7F"/>
    <w:rsid w:val="00C93C69"/>
    <w:rsid w:val="00C93D24"/>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6A4"/>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6B1E"/>
    <w:rsid w:val="00CA7018"/>
    <w:rsid w:val="00CA7256"/>
    <w:rsid w:val="00CA73EE"/>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9B1"/>
    <w:rsid w:val="00CB4AB7"/>
    <w:rsid w:val="00CB4B96"/>
    <w:rsid w:val="00CB4CC7"/>
    <w:rsid w:val="00CB4DE2"/>
    <w:rsid w:val="00CB56AA"/>
    <w:rsid w:val="00CB5BD4"/>
    <w:rsid w:val="00CB5DE1"/>
    <w:rsid w:val="00CB6256"/>
    <w:rsid w:val="00CB6E9A"/>
    <w:rsid w:val="00CB720C"/>
    <w:rsid w:val="00CB74E9"/>
    <w:rsid w:val="00CB769F"/>
    <w:rsid w:val="00CB7C27"/>
    <w:rsid w:val="00CC004A"/>
    <w:rsid w:val="00CC0168"/>
    <w:rsid w:val="00CC01A0"/>
    <w:rsid w:val="00CC0BA4"/>
    <w:rsid w:val="00CC14FD"/>
    <w:rsid w:val="00CC19B4"/>
    <w:rsid w:val="00CC1B29"/>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15F"/>
    <w:rsid w:val="00CD35A4"/>
    <w:rsid w:val="00CD390D"/>
    <w:rsid w:val="00CD3BDA"/>
    <w:rsid w:val="00CD3E9B"/>
    <w:rsid w:val="00CD4634"/>
    <w:rsid w:val="00CD478E"/>
    <w:rsid w:val="00CD4D48"/>
    <w:rsid w:val="00CD4EA5"/>
    <w:rsid w:val="00CD4FE1"/>
    <w:rsid w:val="00CD5EEA"/>
    <w:rsid w:val="00CD60AC"/>
    <w:rsid w:val="00CD62D8"/>
    <w:rsid w:val="00CD64A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A2F"/>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731"/>
    <w:rsid w:val="00D00BC2"/>
    <w:rsid w:val="00D0140B"/>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78F"/>
    <w:rsid w:val="00D068AB"/>
    <w:rsid w:val="00D06BED"/>
    <w:rsid w:val="00D06D8D"/>
    <w:rsid w:val="00D06FD6"/>
    <w:rsid w:val="00D0727A"/>
    <w:rsid w:val="00D07972"/>
    <w:rsid w:val="00D07B4B"/>
    <w:rsid w:val="00D07EF4"/>
    <w:rsid w:val="00D10499"/>
    <w:rsid w:val="00D104A7"/>
    <w:rsid w:val="00D104AC"/>
    <w:rsid w:val="00D106CE"/>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4D3E"/>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7865"/>
    <w:rsid w:val="00D278B8"/>
    <w:rsid w:val="00D27F19"/>
    <w:rsid w:val="00D300D1"/>
    <w:rsid w:val="00D30450"/>
    <w:rsid w:val="00D310E4"/>
    <w:rsid w:val="00D31372"/>
    <w:rsid w:val="00D317C2"/>
    <w:rsid w:val="00D31945"/>
    <w:rsid w:val="00D31EF8"/>
    <w:rsid w:val="00D31F56"/>
    <w:rsid w:val="00D32033"/>
    <w:rsid w:val="00D3220D"/>
    <w:rsid w:val="00D32259"/>
    <w:rsid w:val="00D322C4"/>
    <w:rsid w:val="00D329B4"/>
    <w:rsid w:val="00D32B0C"/>
    <w:rsid w:val="00D3365B"/>
    <w:rsid w:val="00D33CF0"/>
    <w:rsid w:val="00D34183"/>
    <w:rsid w:val="00D34893"/>
    <w:rsid w:val="00D34B96"/>
    <w:rsid w:val="00D34D72"/>
    <w:rsid w:val="00D3525C"/>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468F"/>
    <w:rsid w:val="00D44952"/>
    <w:rsid w:val="00D44CDF"/>
    <w:rsid w:val="00D44F30"/>
    <w:rsid w:val="00D4505B"/>
    <w:rsid w:val="00D45089"/>
    <w:rsid w:val="00D45872"/>
    <w:rsid w:val="00D45AC8"/>
    <w:rsid w:val="00D45BF9"/>
    <w:rsid w:val="00D45DC5"/>
    <w:rsid w:val="00D45DF3"/>
    <w:rsid w:val="00D462E6"/>
    <w:rsid w:val="00D46382"/>
    <w:rsid w:val="00D46576"/>
    <w:rsid w:val="00D46853"/>
    <w:rsid w:val="00D47450"/>
    <w:rsid w:val="00D47523"/>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04"/>
    <w:rsid w:val="00D57428"/>
    <w:rsid w:val="00D57813"/>
    <w:rsid w:val="00D57D87"/>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903E2"/>
    <w:rsid w:val="00D90743"/>
    <w:rsid w:val="00D9074A"/>
    <w:rsid w:val="00D907E1"/>
    <w:rsid w:val="00D9097D"/>
    <w:rsid w:val="00D91346"/>
    <w:rsid w:val="00D91A3D"/>
    <w:rsid w:val="00D91FA8"/>
    <w:rsid w:val="00D92972"/>
    <w:rsid w:val="00D93370"/>
    <w:rsid w:val="00D933A9"/>
    <w:rsid w:val="00D933DB"/>
    <w:rsid w:val="00D93B9C"/>
    <w:rsid w:val="00D940F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1C1"/>
    <w:rsid w:val="00DA254B"/>
    <w:rsid w:val="00DA2602"/>
    <w:rsid w:val="00DA2AE0"/>
    <w:rsid w:val="00DA2AEA"/>
    <w:rsid w:val="00DA32E6"/>
    <w:rsid w:val="00DA32F7"/>
    <w:rsid w:val="00DA38F6"/>
    <w:rsid w:val="00DA446F"/>
    <w:rsid w:val="00DA50E8"/>
    <w:rsid w:val="00DA524D"/>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632A"/>
    <w:rsid w:val="00DB6409"/>
    <w:rsid w:val="00DB6D92"/>
    <w:rsid w:val="00DB7473"/>
    <w:rsid w:val="00DB7520"/>
    <w:rsid w:val="00DB770B"/>
    <w:rsid w:val="00DB7956"/>
    <w:rsid w:val="00DC0016"/>
    <w:rsid w:val="00DC0462"/>
    <w:rsid w:val="00DC0A8A"/>
    <w:rsid w:val="00DC0CBC"/>
    <w:rsid w:val="00DC18DF"/>
    <w:rsid w:val="00DC1A2A"/>
    <w:rsid w:val="00DC1BF3"/>
    <w:rsid w:val="00DC1F10"/>
    <w:rsid w:val="00DC2091"/>
    <w:rsid w:val="00DC20DB"/>
    <w:rsid w:val="00DC23AC"/>
    <w:rsid w:val="00DC2462"/>
    <w:rsid w:val="00DC2691"/>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9B1"/>
    <w:rsid w:val="00DD0B00"/>
    <w:rsid w:val="00DD133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86A"/>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2CC0"/>
    <w:rsid w:val="00DE30E9"/>
    <w:rsid w:val="00DE39F4"/>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D8F"/>
    <w:rsid w:val="00DF0230"/>
    <w:rsid w:val="00DF0EF0"/>
    <w:rsid w:val="00DF1383"/>
    <w:rsid w:val="00DF1400"/>
    <w:rsid w:val="00DF180D"/>
    <w:rsid w:val="00DF1C2C"/>
    <w:rsid w:val="00DF1C68"/>
    <w:rsid w:val="00DF1C70"/>
    <w:rsid w:val="00DF1D75"/>
    <w:rsid w:val="00DF20EE"/>
    <w:rsid w:val="00DF22CA"/>
    <w:rsid w:val="00DF2A0F"/>
    <w:rsid w:val="00DF2A1A"/>
    <w:rsid w:val="00DF2CAE"/>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B8D"/>
    <w:rsid w:val="00E03CE4"/>
    <w:rsid w:val="00E03EB1"/>
    <w:rsid w:val="00E04817"/>
    <w:rsid w:val="00E04CFF"/>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1F7"/>
    <w:rsid w:val="00E13270"/>
    <w:rsid w:val="00E1385A"/>
    <w:rsid w:val="00E139CA"/>
    <w:rsid w:val="00E14181"/>
    <w:rsid w:val="00E143E4"/>
    <w:rsid w:val="00E1452E"/>
    <w:rsid w:val="00E145CF"/>
    <w:rsid w:val="00E149DD"/>
    <w:rsid w:val="00E1523F"/>
    <w:rsid w:val="00E158C6"/>
    <w:rsid w:val="00E15C46"/>
    <w:rsid w:val="00E15DEE"/>
    <w:rsid w:val="00E15FF8"/>
    <w:rsid w:val="00E16A6F"/>
    <w:rsid w:val="00E16B5D"/>
    <w:rsid w:val="00E16BCC"/>
    <w:rsid w:val="00E16F1D"/>
    <w:rsid w:val="00E16F5B"/>
    <w:rsid w:val="00E17DD2"/>
    <w:rsid w:val="00E2000A"/>
    <w:rsid w:val="00E203C4"/>
    <w:rsid w:val="00E2040C"/>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A23"/>
    <w:rsid w:val="00E26B86"/>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AC9"/>
    <w:rsid w:val="00E42E26"/>
    <w:rsid w:val="00E4334B"/>
    <w:rsid w:val="00E43A2B"/>
    <w:rsid w:val="00E43D78"/>
    <w:rsid w:val="00E4440F"/>
    <w:rsid w:val="00E444A7"/>
    <w:rsid w:val="00E44B44"/>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18C"/>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7DF"/>
    <w:rsid w:val="00E66A74"/>
    <w:rsid w:val="00E66C50"/>
    <w:rsid w:val="00E66FEF"/>
    <w:rsid w:val="00E673C4"/>
    <w:rsid w:val="00E674EC"/>
    <w:rsid w:val="00E6770F"/>
    <w:rsid w:val="00E67733"/>
    <w:rsid w:val="00E67D48"/>
    <w:rsid w:val="00E701AD"/>
    <w:rsid w:val="00E7023A"/>
    <w:rsid w:val="00E7112F"/>
    <w:rsid w:val="00E71305"/>
    <w:rsid w:val="00E71C79"/>
    <w:rsid w:val="00E71F0E"/>
    <w:rsid w:val="00E72444"/>
    <w:rsid w:val="00E724A4"/>
    <w:rsid w:val="00E7252E"/>
    <w:rsid w:val="00E725F7"/>
    <w:rsid w:val="00E72DFA"/>
    <w:rsid w:val="00E72E3A"/>
    <w:rsid w:val="00E72F3B"/>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DEA"/>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678"/>
    <w:rsid w:val="00E866C8"/>
    <w:rsid w:val="00E86828"/>
    <w:rsid w:val="00E86925"/>
    <w:rsid w:val="00E87377"/>
    <w:rsid w:val="00E87423"/>
    <w:rsid w:val="00E87439"/>
    <w:rsid w:val="00E87B28"/>
    <w:rsid w:val="00E900C9"/>
    <w:rsid w:val="00E901C9"/>
    <w:rsid w:val="00E90706"/>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7E2"/>
    <w:rsid w:val="00E96B2C"/>
    <w:rsid w:val="00E970DF"/>
    <w:rsid w:val="00E9713D"/>
    <w:rsid w:val="00E972D5"/>
    <w:rsid w:val="00E973A9"/>
    <w:rsid w:val="00E97A87"/>
    <w:rsid w:val="00E97B2C"/>
    <w:rsid w:val="00E97DE1"/>
    <w:rsid w:val="00EA00D3"/>
    <w:rsid w:val="00EA065E"/>
    <w:rsid w:val="00EA0AE6"/>
    <w:rsid w:val="00EA12BB"/>
    <w:rsid w:val="00EA1495"/>
    <w:rsid w:val="00EA163F"/>
    <w:rsid w:val="00EA16B8"/>
    <w:rsid w:val="00EA16EF"/>
    <w:rsid w:val="00EA1FBE"/>
    <w:rsid w:val="00EA251F"/>
    <w:rsid w:val="00EA261E"/>
    <w:rsid w:val="00EA2799"/>
    <w:rsid w:val="00EA2FA2"/>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95"/>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88"/>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EA3"/>
    <w:rsid w:val="00ED5F50"/>
    <w:rsid w:val="00ED628E"/>
    <w:rsid w:val="00ED6556"/>
    <w:rsid w:val="00ED6985"/>
    <w:rsid w:val="00ED6F00"/>
    <w:rsid w:val="00ED7410"/>
    <w:rsid w:val="00EE06BF"/>
    <w:rsid w:val="00EE074A"/>
    <w:rsid w:val="00EE1421"/>
    <w:rsid w:val="00EE1449"/>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062"/>
    <w:rsid w:val="00EF224A"/>
    <w:rsid w:val="00EF22FB"/>
    <w:rsid w:val="00EF2310"/>
    <w:rsid w:val="00EF236D"/>
    <w:rsid w:val="00EF25DB"/>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645"/>
    <w:rsid w:val="00F01B4E"/>
    <w:rsid w:val="00F01EFA"/>
    <w:rsid w:val="00F028EA"/>
    <w:rsid w:val="00F02AA1"/>
    <w:rsid w:val="00F035E7"/>
    <w:rsid w:val="00F036CE"/>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5D0E"/>
    <w:rsid w:val="00F16214"/>
    <w:rsid w:val="00F1624D"/>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603"/>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703"/>
    <w:rsid w:val="00F408D9"/>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75D5"/>
    <w:rsid w:val="00F476A5"/>
    <w:rsid w:val="00F47795"/>
    <w:rsid w:val="00F478B6"/>
    <w:rsid w:val="00F47A89"/>
    <w:rsid w:val="00F47DF4"/>
    <w:rsid w:val="00F50166"/>
    <w:rsid w:val="00F50D03"/>
    <w:rsid w:val="00F50F2A"/>
    <w:rsid w:val="00F512EF"/>
    <w:rsid w:val="00F51B6A"/>
    <w:rsid w:val="00F51BB1"/>
    <w:rsid w:val="00F51C29"/>
    <w:rsid w:val="00F52721"/>
    <w:rsid w:val="00F52BDE"/>
    <w:rsid w:val="00F537BF"/>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782"/>
    <w:rsid w:val="00F57C8E"/>
    <w:rsid w:val="00F57F31"/>
    <w:rsid w:val="00F600FF"/>
    <w:rsid w:val="00F601F4"/>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7B2"/>
    <w:rsid w:val="00F66B84"/>
    <w:rsid w:val="00F66CF3"/>
    <w:rsid w:val="00F66D73"/>
    <w:rsid w:val="00F66E61"/>
    <w:rsid w:val="00F67576"/>
    <w:rsid w:val="00F67A40"/>
    <w:rsid w:val="00F67AA6"/>
    <w:rsid w:val="00F70A0D"/>
    <w:rsid w:val="00F70AAC"/>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80276"/>
    <w:rsid w:val="00F80285"/>
    <w:rsid w:val="00F8072B"/>
    <w:rsid w:val="00F80792"/>
    <w:rsid w:val="00F8096F"/>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51F"/>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30D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390"/>
    <w:rsid w:val="00FC5617"/>
    <w:rsid w:val="00FC581C"/>
    <w:rsid w:val="00FC673E"/>
    <w:rsid w:val="00FC6B59"/>
    <w:rsid w:val="00FC6E71"/>
    <w:rsid w:val="00FC7264"/>
    <w:rsid w:val="00FC72CF"/>
    <w:rsid w:val="00FC7619"/>
    <w:rsid w:val="00FC7ABA"/>
    <w:rsid w:val="00FD0657"/>
    <w:rsid w:val="00FD09D6"/>
    <w:rsid w:val="00FD0C95"/>
    <w:rsid w:val="00FD0D11"/>
    <w:rsid w:val="00FD1578"/>
    <w:rsid w:val="00FD175B"/>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74A"/>
    <w:rsid w:val="00FE197B"/>
    <w:rsid w:val="00FE22B2"/>
    <w:rsid w:val="00FE32A3"/>
    <w:rsid w:val="00FE3AE2"/>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3A1"/>
    <w:rsid w:val="00FF0666"/>
    <w:rsid w:val="00FF0BC1"/>
    <w:rsid w:val="00FF0D9C"/>
    <w:rsid w:val="00FF0F10"/>
    <w:rsid w:val="00FF1068"/>
    <w:rsid w:val="00FF11A3"/>
    <w:rsid w:val="00FF16B5"/>
    <w:rsid w:val="00FF17D6"/>
    <w:rsid w:val="00FF1882"/>
    <w:rsid w:val="00FF23BE"/>
    <w:rsid w:val="00FF2F17"/>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F22"/>
    <w:rsid w:val="03E50FF2"/>
    <w:rsid w:val="0AFF0F62"/>
    <w:rsid w:val="0B411631"/>
    <w:rsid w:val="100B569E"/>
    <w:rsid w:val="16766EE8"/>
    <w:rsid w:val="21B422D8"/>
    <w:rsid w:val="22AD24F0"/>
    <w:rsid w:val="23D55458"/>
    <w:rsid w:val="2D0B21FF"/>
    <w:rsid w:val="2F586D5C"/>
    <w:rsid w:val="34971364"/>
    <w:rsid w:val="4B1367B9"/>
    <w:rsid w:val="55827E15"/>
    <w:rsid w:val="5D4A18BF"/>
    <w:rsid w:val="64DF440C"/>
    <w:rsid w:val="6B5B4CB0"/>
    <w:rsid w:val="6C334D13"/>
    <w:rsid w:val="7629236B"/>
    <w:rsid w:val="78AA2F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semiHidden="1" w:unhideWhenUsed="1"/>
    <w:lsdException w:name="List Bullet 3" w:semiHidden="1" w:unhideWhenUsed="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qFormat="1"/>
    <w:lsdException w:name="Table Grid 6"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D1DD4"/>
    <w:pPr>
      <w:spacing w:after="180"/>
    </w:pPr>
    <w:rPr>
      <w:rFonts w:eastAsia="宋体"/>
      <w:lang w:eastAsia="en-US"/>
    </w:rPr>
  </w:style>
  <w:style w:type="paragraph" w:styleId="1">
    <w:name w:val="heading 1"/>
    <w:next w:val="a0"/>
    <w:link w:val="1Char"/>
    <w:qFormat/>
    <w:rsid w:val="006D1DD4"/>
    <w:pPr>
      <w:keepNext/>
      <w:keepLines/>
      <w:numPr>
        <w:numId w:val="1"/>
      </w:numPr>
      <w:pBdr>
        <w:top w:val="single" w:sz="12" w:space="3" w:color="auto"/>
      </w:pBdr>
      <w:spacing w:before="240" w:after="180"/>
      <w:outlineLvl w:val="0"/>
    </w:pPr>
    <w:rPr>
      <w:rFonts w:ascii="Arial" w:eastAsia="宋体" w:hAnsi="Arial"/>
      <w:sz w:val="32"/>
      <w:lang w:eastAsia="en-US"/>
    </w:rPr>
  </w:style>
  <w:style w:type="paragraph" w:styleId="20">
    <w:name w:val="heading 2"/>
    <w:basedOn w:val="1"/>
    <w:next w:val="a0"/>
    <w:link w:val="2Char"/>
    <w:qFormat/>
    <w:rsid w:val="006D1DD4"/>
    <w:pPr>
      <w:numPr>
        <w:numId w:val="0"/>
      </w:numPr>
      <w:pBdr>
        <w:top w:val="none" w:sz="0" w:space="0" w:color="auto"/>
      </w:pBdr>
      <w:spacing w:before="180"/>
      <w:ind w:rightChars="100" w:right="100"/>
      <w:outlineLvl w:val="1"/>
    </w:pPr>
    <w:rPr>
      <w:sz w:val="28"/>
    </w:rPr>
  </w:style>
  <w:style w:type="paragraph" w:styleId="3">
    <w:name w:val="heading 3"/>
    <w:basedOn w:val="20"/>
    <w:next w:val="a0"/>
    <w:qFormat/>
    <w:rsid w:val="006D1DD4"/>
    <w:pPr>
      <w:spacing w:before="120"/>
      <w:outlineLvl w:val="2"/>
    </w:pPr>
  </w:style>
  <w:style w:type="paragraph" w:styleId="41">
    <w:name w:val="heading 4"/>
    <w:basedOn w:val="20"/>
    <w:next w:val="a0"/>
    <w:qFormat/>
    <w:rsid w:val="006D1DD4"/>
    <w:pPr>
      <w:outlineLvl w:val="3"/>
    </w:pPr>
    <w:rPr>
      <w:sz w:val="24"/>
    </w:rPr>
  </w:style>
  <w:style w:type="paragraph" w:styleId="5">
    <w:name w:val="heading 5"/>
    <w:basedOn w:val="41"/>
    <w:next w:val="a0"/>
    <w:qFormat/>
    <w:rsid w:val="006D1DD4"/>
    <w:pPr>
      <w:outlineLvl w:val="4"/>
    </w:pPr>
    <w:rPr>
      <w:sz w:val="22"/>
    </w:rPr>
  </w:style>
  <w:style w:type="paragraph" w:styleId="6">
    <w:name w:val="heading 6"/>
    <w:basedOn w:val="H6"/>
    <w:next w:val="a0"/>
    <w:qFormat/>
    <w:rsid w:val="006D1DD4"/>
    <w:pPr>
      <w:outlineLvl w:val="5"/>
    </w:pPr>
  </w:style>
  <w:style w:type="paragraph" w:styleId="7">
    <w:name w:val="heading 7"/>
    <w:basedOn w:val="H6"/>
    <w:next w:val="a0"/>
    <w:qFormat/>
    <w:rsid w:val="006D1DD4"/>
    <w:pPr>
      <w:outlineLvl w:val="6"/>
    </w:pPr>
  </w:style>
  <w:style w:type="paragraph" w:styleId="8">
    <w:name w:val="heading 8"/>
    <w:basedOn w:val="7"/>
    <w:next w:val="a0"/>
    <w:qFormat/>
    <w:rsid w:val="006D1DD4"/>
    <w:pPr>
      <w:outlineLvl w:val="7"/>
    </w:pPr>
  </w:style>
  <w:style w:type="paragraph" w:styleId="9">
    <w:name w:val="heading 9"/>
    <w:basedOn w:val="8"/>
    <w:next w:val="a0"/>
    <w:qFormat/>
    <w:rsid w:val="006D1DD4"/>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6D1DD4"/>
    <w:pPr>
      <w:ind w:left="1985" w:hanging="1985"/>
      <w:outlineLvl w:val="9"/>
    </w:pPr>
    <w:rPr>
      <w:sz w:val="20"/>
    </w:rPr>
  </w:style>
  <w:style w:type="paragraph" w:styleId="30">
    <w:name w:val="List 3"/>
    <w:basedOn w:val="21"/>
    <w:rsid w:val="006D1DD4"/>
    <w:pPr>
      <w:ind w:left="1135"/>
    </w:pPr>
  </w:style>
  <w:style w:type="paragraph" w:styleId="21">
    <w:name w:val="List 2"/>
    <w:basedOn w:val="a4"/>
    <w:rsid w:val="006D1DD4"/>
    <w:pPr>
      <w:ind w:left="851"/>
    </w:pPr>
  </w:style>
  <w:style w:type="paragraph" w:styleId="a4">
    <w:name w:val="List"/>
    <w:basedOn w:val="a0"/>
    <w:link w:val="Char"/>
    <w:rsid w:val="006D1DD4"/>
    <w:pPr>
      <w:ind w:left="704" w:hanging="420"/>
    </w:pPr>
  </w:style>
  <w:style w:type="paragraph" w:styleId="70">
    <w:name w:val="toc 7"/>
    <w:basedOn w:val="60"/>
    <w:next w:val="a0"/>
    <w:semiHidden/>
    <w:rsid w:val="006D1DD4"/>
    <w:pPr>
      <w:ind w:left="2268" w:hanging="2268"/>
    </w:pPr>
  </w:style>
  <w:style w:type="paragraph" w:styleId="60">
    <w:name w:val="toc 6"/>
    <w:basedOn w:val="50"/>
    <w:next w:val="a0"/>
    <w:semiHidden/>
    <w:rsid w:val="006D1DD4"/>
    <w:pPr>
      <w:ind w:left="1985" w:hanging="1985"/>
    </w:pPr>
  </w:style>
  <w:style w:type="paragraph" w:styleId="50">
    <w:name w:val="toc 5"/>
    <w:basedOn w:val="42"/>
    <w:next w:val="a0"/>
    <w:uiPriority w:val="39"/>
    <w:qFormat/>
    <w:rsid w:val="006D1DD4"/>
    <w:pPr>
      <w:ind w:left="1701" w:hanging="1701"/>
    </w:pPr>
  </w:style>
  <w:style w:type="paragraph" w:styleId="42">
    <w:name w:val="toc 4"/>
    <w:basedOn w:val="31"/>
    <w:next w:val="a0"/>
    <w:uiPriority w:val="39"/>
    <w:qFormat/>
    <w:rsid w:val="006D1DD4"/>
    <w:pPr>
      <w:ind w:left="1418" w:hanging="1418"/>
    </w:pPr>
  </w:style>
  <w:style w:type="paragraph" w:styleId="31">
    <w:name w:val="toc 3"/>
    <w:basedOn w:val="22"/>
    <w:next w:val="a0"/>
    <w:uiPriority w:val="39"/>
    <w:qFormat/>
    <w:rsid w:val="006D1DD4"/>
    <w:pPr>
      <w:ind w:left="1134" w:hanging="1134"/>
    </w:pPr>
  </w:style>
  <w:style w:type="paragraph" w:styleId="22">
    <w:name w:val="toc 2"/>
    <w:basedOn w:val="10"/>
    <w:next w:val="a0"/>
    <w:uiPriority w:val="39"/>
    <w:qFormat/>
    <w:rsid w:val="006D1DD4"/>
    <w:pPr>
      <w:spacing w:before="0"/>
      <w:ind w:left="851" w:hanging="851"/>
    </w:pPr>
    <w:rPr>
      <w:sz w:val="20"/>
    </w:rPr>
  </w:style>
  <w:style w:type="paragraph" w:styleId="10">
    <w:name w:val="toc 1"/>
    <w:next w:val="a0"/>
    <w:uiPriority w:val="39"/>
    <w:qFormat/>
    <w:rsid w:val="006D1DD4"/>
    <w:pPr>
      <w:keepNext/>
      <w:keepLines/>
      <w:widowControl w:val="0"/>
      <w:tabs>
        <w:tab w:val="right" w:leader="dot" w:pos="9639"/>
      </w:tabs>
      <w:spacing w:before="120"/>
      <w:ind w:left="567" w:right="425" w:hanging="567"/>
    </w:pPr>
    <w:rPr>
      <w:rFonts w:eastAsia="宋体"/>
      <w:sz w:val="22"/>
      <w:lang w:eastAsia="en-US"/>
    </w:rPr>
  </w:style>
  <w:style w:type="paragraph" w:styleId="40">
    <w:name w:val="List Bullet 4"/>
    <w:basedOn w:val="a0"/>
    <w:qFormat/>
    <w:rsid w:val="006D1DD4"/>
    <w:pPr>
      <w:numPr>
        <w:numId w:val="2"/>
      </w:numPr>
      <w:tabs>
        <w:tab w:val="clear" w:pos="1418"/>
        <w:tab w:val="left" w:pos="1600"/>
      </w:tabs>
      <w:ind w:left="1543"/>
    </w:pPr>
  </w:style>
  <w:style w:type="paragraph" w:styleId="a">
    <w:name w:val="List Number"/>
    <w:basedOn w:val="a4"/>
    <w:qFormat/>
    <w:rsid w:val="006D1DD4"/>
    <w:pPr>
      <w:numPr>
        <w:numId w:val="3"/>
      </w:numPr>
    </w:pPr>
  </w:style>
  <w:style w:type="paragraph" w:styleId="a5">
    <w:name w:val="caption"/>
    <w:basedOn w:val="a0"/>
    <w:next w:val="a0"/>
    <w:link w:val="Char0"/>
    <w:qFormat/>
    <w:rsid w:val="006D1DD4"/>
    <w:pPr>
      <w:overflowPunct w:val="0"/>
      <w:autoSpaceDE w:val="0"/>
      <w:autoSpaceDN w:val="0"/>
      <w:adjustRightInd w:val="0"/>
      <w:spacing w:before="120" w:after="120"/>
      <w:textAlignment w:val="baseline"/>
    </w:pPr>
    <w:rPr>
      <w:b/>
    </w:rPr>
  </w:style>
  <w:style w:type="paragraph" w:styleId="a6">
    <w:name w:val="List Bullet"/>
    <w:basedOn w:val="a4"/>
    <w:qFormat/>
    <w:rsid w:val="006D1DD4"/>
    <w:pPr>
      <w:ind w:left="0" w:firstLine="0"/>
    </w:pPr>
  </w:style>
  <w:style w:type="paragraph" w:styleId="a7">
    <w:name w:val="Document Map"/>
    <w:basedOn w:val="a0"/>
    <w:link w:val="Char1"/>
    <w:uiPriority w:val="99"/>
    <w:semiHidden/>
    <w:qFormat/>
    <w:rsid w:val="006D1DD4"/>
    <w:pPr>
      <w:shd w:val="clear" w:color="auto" w:fill="000080"/>
    </w:pPr>
    <w:rPr>
      <w:rFonts w:ascii="CG Times (WN)" w:hAnsi="CG Times (WN)" w:cs="CG Times (WN)"/>
    </w:rPr>
  </w:style>
  <w:style w:type="paragraph" w:styleId="a8">
    <w:name w:val="annotation text"/>
    <w:basedOn w:val="a0"/>
    <w:link w:val="Char2"/>
    <w:qFormat/>
    <w:rsid w:val="006D1DD4"/>
  </w:style>
  <w:style w:type="paragraph" w:styleId="a9">
    <w:name w:val="Body Text"/>
    <w:basedOn w:val="a0"/>
    <w:link w:val="Char3"/>
    <w:qFormat/>
    <w:rsid w:val="006D1DD4"/>
    <w:pPr>
      <w:spacing w:afterLines="60"/>
      <w:jc w:val="both"/>
    </w:pPr>
    <w:rPr>
      <w:szCs w:val="24"/>
    </w:rPr>
  </w:style>
  <w:style w:type="paragraph" w:styleId="80">
    <w:name w:val="toc 8"/>
    <w:basedOn w:val="10"/>
    <w:next w:val="a0"/>
    <w:semiHidden/>
    <w:qFormat/>
    <w:rsid w:val="006D1DD4"/>
    <w:pPr>
      <w:spacing w:before="180"/>
      <w:ind w:left="2693" w:hanging="2693"/>
    </w:pPr>
    <w:rPr>
      <w:b/>
    </w:rPr>
  </w:style>
  <w:style w:type="paragraph" w:styleId="aa">
    <w:name w:val="Balloon Text"/>
    <w:basedOn w:val="a0"/>
    <w:semiHidden/>
    <w:qFormat/>
    <w:rsid w:val="006D1DD4"/>
    <w:rPr>
      <w:rFonts w:ascii="CG Times (WN)" w:hAnsi="CG Times (WN)" w:cs="CG Times (WN)"/>
      <w:sz w:val="16"/>
      <w:szCs w:val="16"/>
    </w:rPr>
  </w:style>
  <w:style w:type="paragraph" w:styleId="ab">
    <w:name w:val="footer"/>
    <w:basedOn w:val="ac"/>
    <w:qFormat/>
    <w:rsid w:val="006D1DD4"/>
    <w:pPr>
      <w:jc w:val="center"/>
    </w:pPr>
    <w:rPr>
      <w:i/>
    </w:rPr>
  </w:style>
  <w:style w:type="paragraph" w:styleId="ac">
    <w:name w:val="header"/>
    <w:link w:val="Char4"/>
    <w:uiPriority w:val="99"/>
    <w:qFormat/>
    <w:rsid w:val="006D1DD4"/>
    <w:pPr>
      <w:widowControl w:val="0"/>
    </w:pPr>
    <w:rPr>
      <w:rFonts w:ascii="Arial" w:eastAsia="宋体" w:hAnsi="Arial"/>
      <w:b/>
      <w:sz w:val="18"/>
      <w:lang w:eastAsia="en-US"/>
    </w:rPr>
  </w:style>
  <w:style w:type="paragraph" w:styleId="ad">
    <w:name w:val="footnote text"/>
    <w:basedOn w:val="a0"/>
    <w:semiHidden/>
    <w:qFormat/>
    <w:rsid w:val="006D1DD4"/>
    <w:pPr>
      <w:keepLines/>
      <w:spacing w:after="0"/>
      <w:ind w:left="454" w:hanging="454"/>
    </w:pPr>
    <w:rPr>
      <w:sz w:val="16"/>
    </w:rPr>
  </w:style>
  <w:style w:type="paragraph" w:styleId="51">
    <w:name w:val="List 5"/>
    <w:basedOn w:val="43"/>
    <w:qFormat/>
    <w:rsid w:val="006D1DD4"/>
    <w:pPr>
      <w:ind w:left="1702"/>
    </w:pPr>
  </w:style>
  <w:style w:type="paragraph" w:styleId="43">
    <w:name w:val="List 4"/>
    <w:basedOn w:val="30"/>
    <w:qFormat/>
    <w:rsid w:val="006D1DD4"/>
    <w:pPr>
      <w:ind w:left="1418"/>
    </w:pPr>
  </w:style>
  <w:style w:type="paragraph" w:styleId="90">
    <w:name w:val="toc 9"/>
    <w:basedOn w:val="80"/>
    <w:next w:val="a0"/>
    <w:semiHidden/>
    <w:qFormat/>
    <w:rsid w:val="006D1DD4"/>
    <w:pPr>
      <w:ind w:left="1418" w:hanging="1418"/>
    </w:pPr>
  </w:style>
  <w:style w:type="paragraph" w:styleId="ae">
    <w:name w:val="Normal (Web)"/>
    <w:basedOn w:val="a0"/>
    <w:uiPriority w:val="99"/>
    <w:semiHidden/>
    <w:unhideWhenUsed/>
    <w:qFormat/>
    <w:rsid w:val="006D1DD4"/>
    <w:pPr>
      <w:spacing w:after="0"/>
    </w:pPr>
    <w:rPr>
      <w:rFonts w:ascii="宋体" w:hAnsi="宋体" w:cs="宋体"/>
      <w:sz w:val="24"/>
      <w:szCs w:val="24"/>
      <w:lang w:eastAsia="zh-CN"/>
    </w:rPr>
  </w:style>
  <w:style w:type="paragraph" w:styleId="11">
    <w:name w:val="index 1"/>
    <w:basedOn w:val="a0"/>
    <w:next w:val="a0"/>
    <w:semiHidden/>
    <w:qFormat/>
    <w:rsid w:val="006D1DD4"/>
    <w:pPr>
      <w:keepLines/>
      <w:spacing w:after="0"/>
    </w:pPr>
  </w:style>
  <w:style w:type="paragraph" w:styleId="23">
    <w:name w:val="index 2"/>
    <w:basedOn w:val="11"/>
    <w:next w:val="a0"/>
    <w:semiHidden/>
    <w:qFormat/>
    <w:rsid w:val="006D1DD4"/>
    <w:pPr>
      <w:ind w:left="284"/>
    </w:pPr>
  </w:style>
  <w:style w:type="paragraph" w:styleId="af">
    <w:name w:val="Title"/>
    <w:basedOn w:val="a0"/>
    <w:next w:val="a0"/>
    <w:link w:val="Char5"/>
    <w:qFormat/>
    <w:rsid w:val="006D1DD4"/>
    <w:pPr>
      <w:spacing w:before="240" w:after="60"/>
      <w:jc w:val="center"/>
      <w:outlineLvl w:val="0"/>
    </w:pPr>
    <w:rPr>
      <w:rFonts w:ascii="CG Times (WN)" w:hAnsi="CG Times (WN)"/>
      <w:b/>
      <w:bCs/>
      <w:kern w:val="28"/>
      <w:sz w:val="32"/>
      <w:szCs w:val="32"/>
    </w:rPr>
  </w:style>
  <w:style w:type="paragraph" w:styleId="af0">
    <w:name w:val="annotation subject"/>
    <w:basedOn w:val="a8"/>
    <w:next w:val="a8"/>
    <w:semiHidden/>
    <w:rsid w:val="006D1DD4"/>
    <w:rPr>
      <w:b/>
      <w:bCs/>
    </w:rPr>
  </w:style>
  <w:style w:type="table" w:styleId="af1">
    <w:name w:val="Table Grid"/>
    <w:basedOn w:val="a2"/>
    <w:qFormat/>
    <w:rsid w:val="006D1DD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Simple 1"/>
    <w:basedOn w:val="a2"/>
    <w:qFormat/>
    <w:rsid w:val="006D1DD4"/>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52">
    <w:name w:val="Table Grid 5"/>
    <w:basedOn w:val="a2"/>
    <w:qFormat/>
    <w:rsid w:val="006D1DD4"/>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StylePr>
    <w:tblStylePr w:type="lastCol">
      <w:rPr>
        <w:b/>
        <w:bCs/>
      </w:rPr>
    </w:tblStylePr>
    <w:tblStylePr w:type="nwCell">
      <w:tblPr/>
      <w:tcPr>
        <w:tcBorders>
          <w:top w:val="nil"/>
          <w:left w:val="nil"/>
          <w:bottom w:val="nil"/>
          <w:right w:val="nil"/>
          <w:insideH w:val="nil"/>
          <w:insideV w:val="nil"/>
          <w:tl2br w:val="single" w:sz="6" w:space="0" w:color="000000"/>
          <w:tr2bl w:val="nil"/>
        </w:tcBorders>
      </w:tcPr>
    </w:tblStylePr>
  </w:style>
  <w:style w:type="table" w:styleId="61">
    <w:name w:val="Table Grid 6"/>
    <w:basedOn w:val="a2"/>
    <w:qFormat/>
    <w:rsid w:val="006D1DD4"/>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StylePr>
    <w:tblStylePr w:type="nwCell">
      <w:tblPr/>
      <w:tcPr>
        <w:tcBorders>
          <w:top w:val="nil"/>
          <w:left w:val="nil"/>
          <w:bottom w:val="nil"/>
          <w:right w:val="nil"/>
          <w:insideH w:val="nil"/>
          <w:insideV w:val="nil"/>
          <w:tl2br w:val="single" w:sz="6" w:space="0" w:color="000000"/>
          <w:tr2bl w:val="nil"/>
        </w:tcBorders>
      </w:tcPr>
    </w:tblStylePr>
  </w:style>
  <w:style w:type="character" w:styleId="af2">
    <w:name w:val="Hyperlink"/>
    <w:qFormat/>
    <w:rsid w:val="006D1DD4"/>
    <w:rPr>
      <w:rFonts w:eastAsia="宋体"/>
      <w:color w:val="0000FF"/>
      <w:u w:val="single"/>
      <w:lang w:val="en-US" w:eastAsia="zh-CN" w:bidi="ar-SA"/>
    </w:rPr>
  </w:style>
  <w:style w:type="character" w:styleId="af3">
    <w:name w:val="annotation reference"/>
    <w:qFormat/>
    <w:rsid w:val="006D1DD4"/>
    <w:rPr>
      <w:rFonts w:eastAsia="宋体"/>
      <w:sz w:val="16"/>
      <w:lang w:val="en-US" w:eastAsia="zh-CN" w:bidi="ar-SA"/>
    </w:rPr>
  </w:style>
  <w:style w:type="character" w:styleId="af4">
    <w:name w:val="footnote reference"/>
    <w:semiHidden/>
    <w:qFormat/>
    <w:rsid w:val="006D1DD4"/>
    <w:rPr>
      <w:rFonts w:eastAsia="宋体"/>
      <w:b/>
      <w:position w:val="6"/>
      <w:sz w:val="16"/>
      <w:lang w:val="en-US" w:eastAsia="zh-CN" w:bidi="ar-SA"/>
    </w:rPr>
  </w:style>
  <w:style w:type="paragraph" w:customStyle="1" w:styleId="ZT">
    <w:name w:val="ZT"/>
    <w:qFormat/>
    <w:rsid w:val="006D1DD4"/>
    <w:pPr>
      <w:widowControl w:val="0"/>
      <w:spacing w:line="240" w:lineRule="atLeast"/>
      <w:jc w:val="right"/>
    </w:pPr>
    <w:rPr>
      <w:rFonts w:ascii="Arial" w:eastAsia="宋体" w:hAnsi="Arial"/>
      <w:b/>
      <w:sz w:val="34"/>
      <w:lang w:eastAsia="en-US"/>
    </w:rPr>
  </w:style>
  <w:style w:type="paragraph" w:customStyle="1" w:styleId="ZH">
    <w:name w:val="ZH"/>
    <w:qFormat/>
    <w:rsid w:val="006D1DD4"/>
    <w:pPr>
      <w:widowControl w:val="0"/>
    </w:pPr>
    <w:rPr>
      <w:rFonts w:ascii="Arial" w:eastAsia="宋体" w:hAnsi="Arial"/>
      <w:lang w:eastAsia="en-US"/>
    </w:rPr>
  </w:style>
  <w:style w:type="paragraph" w:customStyle="1" w:styleId="TAH">
    <w:name w:val="TAH"/>
    <w:basedOn w:val="TAC"/>
    <w:link w:val="TAHCar"/>
    <w:qFormat/>
    <w:rsid w:val="006D1DD4"/>
    <w:rPr>
      <w:b/>
    </w:rPr>
  </w:style>
  <w:style w:type="paragraph" w:customStyle="1" w:styleId="TAC">
    <w:name w:val="TAC"/>
    <w:basedOn w:val="TAL"/>
    <w:link w:val="TACChar"/>
    <w:qFormat/>
    <w:rsid w:val="006D1DD4"/>
    <w:pPr>
      <w:jc w:val="center"/>
    </w:pPr>
  </w:style>
  <w:style w:type="paragraph" w:customStyle="1" w:styleId="TAL">
    <w:name w:val="TAL"/>
    <w:basedOn w:val="a0"/>
    <w:link w:val="TALCar"/>
    <w:qFormat/>
    <w:rsid w:val="006D1DD4"/>
    <w:pPr>
      <w:keepNext/>
      <w:keepLines/>
      <w:spacing w:after="0"/>
    </w:pPr>
    <w:rPr>
      <w:rFonts w:ascii="Arial" w:hAnsi="Arial"/>
      <w:sz w:val="18"/>
    </w:rPr>
  </w:style>
  <w:style w:type="paragraph" w:customStyle="1" w:styleId="TF">
    <w:name w:val="TF"/>
    <w:basedOn w:val="TH"/>
    <w:link w:val="TFZchn"/>
    <w:qFormat/>
    <w:rsid w:val="006D1DD4"/>
    <w:pPr>
      <w:spacing w:before="0" w:after="240"/>
    </w:pPr>
  </w:style>
  <w:style w:type="paragraph" w:customStyle="1" w:styleId="TH">
    <w:name w:val="TH"/>
    <w:basedOn w:val="a0"/>
    <w:link w:val="THChar"/>
    <w:qFormat/>
    <w:rsid w:val="006D1DD4"/>
    <w:pPr>
      <w:keepNext/>
      <w:keepLines/>
      <w:spacing w:before="60"/>
      <w:jc w:val="center"/>
    </w:pPr>
    <w:rPr>
      <w:rFonts w:ascii="Arial" w:hAnsi="Arial"/>
      <w:b/>
    </w:rPr>
  </w:style>
  <w:style w:type="paragraph" w:customStyle="1" w:styleId="NO">
    <w:name w:val="NO"/>
    <w:basedOn w:val="a0"/>
    <w:link w:val="NOChar"/>
    <w:qFormat/>
    <w:rsid w:val="006D1DD4"/>
    <w:pPr>
      <w:keepLines/>
      <w:ind w:left="1135" w:hanging="851"/>
    </w:pPr>
  </w:style>
  <w:style w:type="paragraph" w:customStyle="1" w:styleId="EX">
    <w:name w:val="EX"/>
    <w:basedOn w:val="a0"/>
    <w:qFormat/>
    <w:rsid w:val="006D1DD4"/>
    <w:pPr>
      <w:keepLines/>
      <w:ind w:left="1702" w:hanging="1418"/>
    </w:pPr>
  </w:style>
  <w:style w:type="paragraph" w:customStyle="1" w:styleId="FP">
    <w:name w:val="FP"/>
    <w:basedOn w:val="a0"/>
    <w:qFormat/>
    <w:rsid w:val="006D1DD4"/>
    <w:pPr>
      <w:spacing w:after="0"/>
    </w:pPr>
  </w:style>
  <w:style w:type="paragraph" w:customStyle="1" w:styleId="LD">
    <w:name w:val="LD"/>
    <w:qFormat/>
    <w:rsid w:val="006D1DD4"/>
    <w:pPr>
      <w:keepNext/>
      <w:keepLines/>
      <w:spacing w:line="180" w:lineRule="exact"/>
    </w:pPr>
    <w:rPr>
      <w:rFonts w:ascii="Courier New" w:eastAsia="宋体" w:hAnsi="Courier New"/>
      <w:lang w:eastAsia="en-US"/>
    </w:rPr>
  </w:style>
  <w:style w:type="paragraph" w:customStyle="1" w:styleId="NW">
    <w:name w:val="NW"/>
    <w:basedOn w:val="NO"/>
    <w:qFormat/>
    <w:rsid w:val="006D1DD4"/>
    <w:pPr>
      <w:spacing w:after="0"/>
    </w:pPr>
  </w:style>
  <w:style w:type="paragraph" w:customStyle="1" w:styleId="EW">
    <w:name w:val="EW"/>
    <w:basedOn w:val="EX"/>
    <w:qFormat/>
    <w:rsid w:val="006D1DD4"/>
    <w:pPr>
      <w:spacing w:after="0"/>
    </w:pPr>
  </w:style>
  <w:style w:type="paragraph" w:customStyle="1" w:styleId="2">
    <w:name w:val="编号2"/>
    <w:basedOn w:val="a0"/>
    <w:qFormat/>
    <w:rsid w:val="006D1DD4"/>
    <w:pPr>
      <w:numPr>
        <w:numId w:val="4"/>
      </w:numPr>
      <w:tabs>
        <w:tab w:val="clear" w:pos="840"/>
        <w:tab w:val="left" w:pos="704"/>
      </w:tabs>
      <w:ind w:left="704" w:hanging="420"/>
    </w:pPr>
    <w:rPr>
      <w:lang w:eastAsia="zh-CN"/>
    </w:rPr>
  </w:style>
  <w:style w:type="paragraph" w:customStyle="1" w:styleId="Reference">
    <w:name w:val="Reference"/>
    <w:basedOn w:val="a0"/>
    <w:qFormat/>
    <w:rsid w:val="006D1DD4"/>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a0"/>
    <w:next w:val="a0"/>
    <w:qFormat/>
    <w:rsid w:val="006D1DD4"/>
    <w:pPr>
      <w:keepLines/>
      <w:tabs>
        <w:tab w:val="center" w:pos="4536"/>
        <w:tab w:val="right" w:pos="9072"/>
      </w:tabs>
    </w:pPr>
  </w:style>
  <w:style w:type="paragraph" w:customStyle="1" w:styleId="NF">
    <w:name w:val="NF"/>
    <w:basedOn w:val="NO"/>
    <w:qFormat/>
    <w:rsid w:val="006D1DD4"/>
    <w:pPr>
      <w:keepNext/>
      <w:spacing w:after="0"/>
    </w:pPr>
    <w:rPr>
      <w:rFonts w:ascii="Arial" w:hAnsi="Arial"/>
      <w:sz w:val="18"/>
    </w:rPr>
  </w:style>
  <w:style w:type="paragraph" w:customStyle="1" w:styleId="PL">
    <w:name w:val="PL"/>
    <w:link w:val="PLChar"/>
    <w:qFormat/>
    <w:rsid w:val="006D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eastAsia="宋体" w:hAnsi="Tahoma"/>
      <w:sz w:val="16"/>
      <w:lang w:eastAsia="en-US"/>
    </w:rPr>
  </w:style>
  <w:style w:type="paragraph" w:customStyle="1" w:styleId="TAR">
    <w:name w:val="TAR"/>
    <w:basedOn w:val="TAL"/>
    <w:qFormat/>
    <w:rsid w:val="006D1DD4"/>
    <w:pPr>
      <w:jc w:val="right"/>
    </w:pPr>
  </w:style>
  <w:style w:type="paragraph" w:customStyle="1" w:styleId="TAN">
    <w:name w:val="TAN"/>
    <w:basedOn w:val="TAL"/>
    <w:qFormat/>
    <w:rsid w:val="006D1DD4"/>
    <w:pPr>
      <w:ind w:left="851" w:hanging="851"/>
    </w:pPr>
  </w:style>
  <w:style w:type="paragraph" w:customStyle="1" w:styleId="ZA">
    <w:name w:val="ZA"/>
    <w:qFormat/>
    <w:rsid w:val="006D1DD4"/>
    <w:pPr>
      <w:widowControl w:val="0"/>
      <w:pBdr>
        <w:bottom w:val="single" w:sz="12" w:space="1" w:color="auto"/>
      </w:pBdr>
      <w:jc w:val="right"/>
    </w:pPr>
    <w:rPr>
      <w:rFonts w:ascii="Arial" w:eastAsia="宋体" w:hAnsi="Arial"/>
      <w:sz w:val="40"/>
      <w:lang w:eastAsia="en-US"/>
    </w:rPr>
  </w:style>
  <w:style w:type="paragraph" w:customStyle="1" w:styleId="ZB">
    <w:name w:val="ZB"/>
    <w:qFormat/>
    <w:rsid w:val="006D1DD4"/>
    <w:pPr>
      <w:widowControl w:val="0"/>
      <w:ind w:right="28"/>
      <w:jc w:val="right"/>
    </w:pPr>
    <w:rPr>
      <w:rFonts w:ascii="Arial" w:eastAsia="宋体" w:hAnsi="Arial"/>
      <w:i/>
      <w:lang w:eastAsia="en-US"/>
    </w:rPr>
  </w:style>
  <w:style w:type="paragraph" w:customStyle="1" w:styleId="ZD">
    <w:name w:val="ZD"/>
    <w:qFormat/>
    <w:rsid w:val="006D1DD4"/>
    <w:pPr>
      <w:widowControl w:val="0"/>
    </w:pPr>
    <w:rPr>
      <w:rFonts w:ascii="Arial" w:eastAsia="宋体" w:hAnsi="Arial"/>
      <w:sz w:val="32"/>
      <w:lang w:eastAsia="en-US"/>
    </w:rPr>
  </w:style>
  <w:style w:type="paragraph" w:customStyle="1" w:styleId="ZU">
    <w:name w:val="ZU"/>
    <w:qFormat/>
    <w:rsid w:val="006D1DD4"/>
    <w:pPr>
      <w:widowControl w:val="0"/>
      <w:pBdr>
        <w:top w:val="single" w:sz="12" w:space="1" w:color="auto"/>
      </w:pBdr>
      <w:jc w:val="right"/>
    </w:pPr>
    <w:rPr>
      <w:rFonts w:ascii="Arial" w:eastAsia="宋体" w:hAnsi="Arial"/>
      <w:lang w:eastAsia="en-US"/>
    </w:rPr>
  </w:style>
  <w:style w:type="paragraph" w:customStyle="1" w:styleId="ZV">
    <w:name w:val="ZV"/>
    <w:basedOn w:val="ZU"/>
    <w:qFormat/>
    <w:rsid w:val="006D1DD4"/>
    <w:pPr>
      <w:framePr w:wrap="notBeside" w:hAnchor="text" w:y="16161"/>
    </w:pPr>
  </w:style>
  <w:style w:type="paragraph" w:customStyle="1" w:styleId="ZG">
    <w:name w:val="ZG"/>
    <w:qFormat/>
    <w:rsid w:val="006D1DD4"/>
    <w:pPr>
      <w:widowControl w:val="0"/>
      <w:jc w:val="right"/>
    </w:pPr>
    <w:rPr>
      <w:rFonts w:ascii="Arial" w:eastAsia="宋体" w:hAnsi="Arial"/>
      <w:lang w:eastAsia="en-US"/>
    </w:rPr>
  </w:style>
  <w:style w:type="paragraph" w:customStyle="1" w:styleId="EditorsNote">
    <w:name w:val="Editor's Note"/>
    <w:basedOn w:val="NO"/>
    <w:link w:val="EditorsNoteChar"/>
    <w:qFormat/>
    <w:rsid w:val="006D1DD4"/>
    <w:rPr>
      <w:color w:val="FF0000"/>
    </w:rPr>
  </w:style>
  <w:style w:type="paragraph" w:customStyle="1" w:styleId="MSMincho">
    <w:name w:val="样式 列表 + (西文) MS Mincho"/>
    <w:basedOn w:val="a4"/>
    <w:link w:val="MSMinchoChar"/>
    <w:qFormat/>
    <w:rsid w:val="006D1DD4"/>
  </w:style>
  <w:style w:type="paragraph" w:customStyle="1" w:styleId="B4">
    <w:name w:val="B4"/>
    <w:basedOn w:val="43"/>
    <w:link w:val="B4Char"/>
    <w:qFormat/>
    <w:rsid w:val="006D1DD4"/>
  </w:style>
  <w:style w:type="paragraph" w:customStyle="1" w:styleId="B5">
    <w:name w:val="B5"/>
    <w:basedOn w:val="51"/>
    <w:qFormat/>
    <w:rsid w:val="006D1DD4"/>
  </w:style>
  <w:style w:type="paragraph" w:customStyle="1" w:styleId="ZTD">
    <w:name w:val="ZTD"/>
    <w:basedOn w:val="ZB"/>
    <w:qFormat/>
    <w:rsid w:val="006D1DD4"/>
    <w:pPr>
      <w:framePr w:h="284" w:wrap="notBeside" w:hAnchor="text" w:y="852"/>
    </w:pPr>
    <w:rPr>
      <w:i w:val="0"/>
      <w:sz w:val="40"/>
    </w:rPr>
  </w:style>
  <w:style w:type="paragraph" w:customStyle="1" w:styleId="CRCoverPage">
    <w:name w:val="CR Cover Page"/>
    <w:link w:val="CRCoverPageZchn"/>
    <w:qFormat/>
    <w:rsid w:val="006D1DD4"/>
    <w:pPr>
      <w:spacing w:after="120"/>
    </w:pPr>
    <w:rPr>
      <w:rFonts w:ascii="Arial" w:eastAsia="宋体" w:hAnsi="Arial"/>
      <w:lang w:eastAsia="en-US"/>
    </w:rPr>
  </w:style>
  <w:style w:type="paragraph" w:customStyle="1" w:styleId="tdoc-header">
    <w:name w:val="tdoc-header"/>
    <w:qFormat/>
    <w:rsid w:val="006D1DD4"/>
    <w:rPr>
      <w:rFonts w:ascii="Arial" w:eastAsia="宋体" w:hAnsi="Arial"/>
      <w:sz w:val="24"/>
      <w:lang w:eastAsia="en-US"/>
    </w:rPr>
  </w:style>
  <w:style w:type="paragraph" w:customStyle="1" w:styleId="ZchnZchn">
    <w:name w:val="Zchn Zchn"/>
    <w:semiHidden/>
    <w:qFormat/>
    <w:rsid w:val="006D1DD4"/>
    <w:pPr>
      <w:keepNext/>
      <w:tabs>
        <w:tab w:val="left"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qFormat/>
    <w:rsid w:val="006D1DD4"/>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0"/>
    <w:qFormat/>
    <w:rsid w:val="006D1DD4"/>
    <w:pPr>
      <w:widowControl w:val="0"/>
      <w:autoSpaceDE w:val="0"/>
      <w:autoSpaceDN w:val="0"/>
      <w:adjustRightInd w:val="0"/>
      <w:spacing w:afterLines="50"/>
      <w:jc w:val="both"/>
    </w:pPr>
    <w:rPr>
      <w:lang w:eastAsia="zh-CN"/>
    </w:rPr>
  </w:style>
  <w:style w:type="paragraph" w:customStyle="1" w:styleId="00BodyText">
    <w:name w:val="00 BodyText"/>
    <w:basedOn w:val="a0"/>
    <w:qFormat/>
    <w:rsid w:val="006D1DD4"/>
    <w:pPr>
      <w:spacing w:after="220"/>
    </w:pPr>
    <w:rPr>
      <w:rFonts w:ascii="Arial" w:hAnsi="Arial"/>
      <w:sz w:val="22"/>
    </w:rPr>
  </w:style>
  <w:style w:type="paragraph" w:customStyle="1" w:styleId="af5">
    <w:name w:val="样式 图表标题 + (中文) 宋体"/>
    <w:basedOn w:val="af6"/>
    <w:qFormat/>
    <w:rsid w:val="006D1DD4"/>
    <w:rPr>
      <w:rFonts w:eastAsia="Arial"/>
    </w:rPr>
  </w:style>
  <w:style w:type="paragraph" w:customStyle="1" w:styleId="af6">
    <w:name w:val="图表标题"/>
    <w:basedOn w:val="a0"/>
    <w:next w:val="a0"/>
    <w:qFormat/>
    <w:rsid w:val="006D1DD4"/>
    <w:pPr>
      <w:spacing w:before="60" w:after="60"/>
      <w:jc w:val="center"/>
    </w:pPr>
    <w:rPr>
      <w:rFonts w:ascii="Arial" w:eastAsia="Helvetica" w:hAnsi="Arial" w:cs="宋体"/>
    </w:rPr>
  </w:style>
  <w:style w:type="paragraph" w:customStyle="1" w:styleId="3CharChar">
    <w:name w:val="(文字) (文字)3 Char Char (文字) (文字)"/>
    <w:basedOn w:val="a0"/>
    <w:qFormat/>
    <w:rsid w:val="006D1DD4"/>
    <w:pPr>
      <w:widowControl w:val="0"/>
      <w:spacing w:after="0"/>
      <w:jc w:val="both"/>
    </w:pPr>
    <w:rPr>
      <w:rFonts w:ascii="Arial" w:hAnsi="Arial" w:cs="Arial"/>
      <w:kern w:val="2"/>
      <w:sz w:val="21"/>
      <w:szCs w:val="24"/>
      <w:lang w:eastAsia="zh-CN"/>
    </w:rPr>
  </w:style>
  <w:style w:type="paragraph" w:customStyle="1" w:styleId="MTDisplayEquation">
    <w:name w:val="MTDisplayEquation"/>
    <w:basedOn w:val="a0"/>
    <w:qFormat/>
    <w:rsid w:val="006D1DD4"/>
    <w:pPr>
      <w:tabs>
        <w:tab w:val="center" w:pos="4820"/>
        <w:tab w:val="right" w:pos="9640"/>
      </w:tabs>
    </w:pPr>
  </w:style>
  <w:style w:type="paragraph" w:customStyle="1" w:styleId="CharCharChar">
    <w:name w:val="Char Char Char"/>
    <w:basedOn w:val="a0"/>
    <w:semiHidden/>
    <w:qFormat/>
    <w:rsid w:val="006D1DD4"/>
    <w:pPr>
      <w:spacing w:after="160" w:line="240" w:lineRule="exact"/>
    </w:pPr>
    <w:rPr>
      <w:rFonts w:ascii="Arial" w:hAnsi="Arial" w:cs="Arial"/>
      <w:color w:val="0000FF"/>
      <w:kern w:val="2"/>
      <w:lang w:eastAsia="zh-CN"/>
    </w:rPr>
  </w:style>
  <w:style w:type="paragraph" w:customStyle="1" w:styleId="memoheader">
    <w:name w:val="memo header"/>
    <w:basedOn w:val="a0"/>
    <w:qFormat/>
    <w:rsid w:val="006D1DD4"/>
    <w:pPr>
      <w:tabs>
        <w:tab w:val="right" w:pos="1080"/>
        <w:tab w:val="left" w:pos="1620"/>
      </w:tabs>
      <w:spacing w:before="40" w:after="0" w:line="360" w:lineRule="atLeast"/>
      <w:ind w:left="1620" w:hanging="1620"/>
      <w:jc w:val="both"/>
    </w:pPr>
    <w:rPr>
      <w:rFonts w:ascii="Malgun Gothic" w:hAnsi="Malgun Gothic"/>
      <w:b/>
      <w:smallCaps/>
      <w:sz w:val="24"/>
    </w:rPr>
  </w:style>
  <w:style w:type="paragraph" w:customStyle="1" w:styleId="B1">
    <w:name w:val="B1"/>
    <w:basedOn w:val="a4"/>
    <w:link w:val="B1Char1"/>
    <w:qFormat/>
    <w:rsid w:val="006D1DD4"/>
    <w:pPr>
      <w:ind w:left="568" w:hanging="284"/>
    </w:pPr>
    <w:rPr>
      <w:rFonts w:eastAsia="MS LineDraw"/>
      <w:lang w:eastAsia="ja-JP"/>
    </w:rPr>
  </w:style>
  <w:style w:type="paragraph" w:customStyle="1" w:styleId="4">
    <w:name w:val="标题4"/>
    <w:basedOn w:val="a0"/>
    <w:qFormat/>
    <w:rsid w:val="006D1DD4"/>
    <w:pPr>
      <w:numPr>
        <w:numId w:val="6"/>
      </w:numPr>
    </w:pPr>
  </w:style>
  <w:style w:type="paragraph" w:customStyle="1" w:styleId="af7">
    <w:name w:val="插图题注"/>
    <w:basedOn w:val="a0"/>
    <w:qFormat/>
    <w:rsid w:val="006D1DD4"/>
  </w:style>
  <w:style w:type="paragraph" w:customStyle="1" w:styleId="af8">
    <w:name w:val="表格题注"/>
    <w:basedOn w:val="a0"/>
    <w:qFormat/>
    <w:rsid w:val="006D1DD4"/>
  </w:style>
  <w:style w:type="paragraph" w:customStyle="1" w:styleId="CharChar">
    <w:name w:val="Char Char"/>
    <w:semiHidden/>
    <w:qFormat/>
    <w:rsid w:val="006D1DD4"/>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qFormat/>
    <w:rsid w:val="006D1DD4"/>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0"/>
    <w:qFormat/>
    <w:rsid w:val="006D1DD4"/>
  </w:style>
  <w:style w:type="paragraph" w:customStyle="1" w:styleId="CharChar1CharCharCharChar1CharCharCharChar">
    <w:name w:val="Char Char1 Char Char Char Char1 Char Char Char Char"/>
    <w:basedOn w:val="a0"/>
    <w:qFormat/>
    <w:rsid w:val="006D1DD4"/>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7"/>
    <w:qFormat/>
    <w:rsid w:val="006D1DD4"/>
    <w:pPr>
      <w:widowControl w:val="0"/>
      <w:adjustRightInd w:val="0"/>
      <w:spacing w:after="0" w:line="436" w:lineRule="exact"/>
      <w:ind w:left="357"/>
      <w:outlineLvl w:val="3"/>
    </w:pPr>
    <w:rPr>
      <w:rFonts w:cs="Times New Roman"/>
      <w:b/>
      <w:kern w:val="2"/>
      <w:sz w:val="24"/>
      <w:szCs w:val="24"/>
      <w:lang w:eastAsia="zh-CN"/>
    </w:rPr>
  </w:style>
  <w:style w:type="paragraph" w:customStyle="1" w:styleId="CharCharCharCharCharCharCharCharChar">
    <w:name w:val="(文字) (文字) Char Char Char Char Char Char Char Char Char"/>
    <w:semiHidden/>
    <w:qFormat/>
    <w:rsid w:val="006D1DD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列出段落1"/>
    <w:basedOn w:val="a0"/>
    <w:link w:val="Char6"/>
    <w:uiPriority w:val="34"/>
    <w:qFormat/>
    <w:rsid w:val="006D1DD4"/>
    <w:pPr>
      <w:spacing w:after="200" w:line="276" w:lineRule="auto"/>
      <w:ind w:left="720"/>
      <w:contextualSpacing/>
    </w:pPr>
    <w:rPr>
      <w:rFonts w:ascii="Batang" w:eastAsia="Batang" w:hAnsi="Batang"/>
      <w:sz w:val="22"/>
      <w:szCs w:val="22"/>
    </w:rPr>
  </w:style>
  <w:style w:type="paragraph" w:customStyle="1" w:styleId="Doc-text2">
    <w:name w:val="Doc-text2"/>
    <w:basedOn w:val="a0"/>
    <w:link w:val="Doc-text2Char"/>
    <w:qFormat/>
    <w:rsid w:val="006D1DD4"/>
    <w:pPr>
      <w:tabs>
        <w:tab w:val="left" w:pos="1622"/>
      </w:tabs>
      <w:spacing w:after="0"/>
      <w:ind w:left="1622" w:hanging="363"/>
    </w:pPr>
    <w:rPr>
      <w:rFonts w:ascii="Arial" w:hAnsi="Arial"/>
      <w:szCs w:val="24"/>
    </w:rPr>
  </w:style>
  <w:style w:type="paragraph" w:customStyle="1" w:styleId="15">
    <w:name w:val="修订1"/>
    <w:hidden/>
    <w:uiPriority w:val="99"/>
    <w:semiHidden/>
    <w:qFormat/>
    <w:rsid w:val="006D1DD4"/>
    <w:rPr>
      <w:rFonts w:eastAsia="宋体"/>
      <w:lang w:eastAsia="en-US"/>
    </w:rPr>
  </w:style>
  <w:style w:type="paragraph" w:customStyle="1" w:styleId="Proposal">
    <w:name w:val="Proposal"/>
    <w:basedOn w:val="a0"/>
    <w:link w:val="ProposalChar"/>
    <w:qFormat/>
    <w:rsid w:val="006D1DD4"/>
    <w:pPr>
      <w:numPr>
        <w:numId w:val="8"/>
      </w:numPr>
      <w:tabs>
        <w:tab w:val="left" w:pos="1701"/>
      </w:tabs>
      <w:overflowPunct w:val="0"/>
      <w:autoSpaceDE w:val="0"/>
      <w:autoSpaceDN w:val="0"/>
      <w:adjustRightInd w:val="0"/>
      <w:spacing w:after="120"/>
      <w:jc w:val="both"/>
      <w:textAlignment w:val="baseline"/>
    </w:pPr>
    <w:rPr>
      <w:rFonts w:ascii="Arial" w:hAnsi="Arial"/>
      <w:b/>
      <w:bCs/>
    </w:rPr>
  </w:style>
  <w:style w:type="paragraph" w:customStyle="1" w:styleId="B3">
    <w:name w:val="B3"/>
    <w:basedOn w:val="30"/>
    <w:link w:val="B3Char2"/>
    <w:qFormat/>
    <w:rsid w:val="006D1DD4"/>
    <w:pPr>
      <w:ind w:hanging="284"/>
    </w:pPr>
  </w:style>
  <w:style w:type="paragraph" w:customStyle="1" w:styleId="Observation">
    <w:name w:val="Observation"/>
    <w:basedOn w:val="Proposal"/>
    <w:qFormat/>
    <w:rsid w:val="006D1DD4"/>
    <w:pPr>
      <w:numPr>
        <w:numId w:val="9"/>
      </w:numPr>
      <w:ind w:left="1701" w:hanging="1701"/>
    </w:pPr>
  </w:style>
  <w:style w:type="paragraph" w:customStyle="1" w:styleId="References">
    <w:name w:val="References"/>
    <w:basedOn w:val="a0"/>
    <w:qFormat/>
    <w:rsid w:val="006D1DD4"/>
    <w:pPr>
      <w:numPr>
        <w:numId w:val="10"/>
      </w:numPr>
      <w:autoSpaceDE w:val="0"/>
      <w:autoSpaceDN w:val="0"/>
      <w:snapToGrid w:val="0"/>
      <w:spacing w:after="60"/>
      <w:jc w:val="both"/>
    </w:pPr>
    <w:rPr>
      <w:szCs w:val="16"/>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D1DD4"/>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ordinary-output">
    <w:name w:val="ordinary-output"/>
    <w:basedOn w:val="a0"/>
    <w:qFormat/>
    <w:rsid w:val="006D1DD4"/>
    <w:pPr>
      <w:spacing w:before="100" w:beforeAutospacing="1" w:after="100" w:afterAutospacing="1" w:line="275" w:lineRule="atLeast"/>
    </w:pPr>
    <w:rPr>
      <w:rFonts w:ascii="宋体" w:hAnsi="宋体" w:cs="宋体"/>
      <w:color w:val="333333"/>
      <w:lang w:eastAsia="zh-CN"/>
    </w:rPr>
  </w:style>
  <w:style w:type="paragraph" w:customStyle="1" w:styleId="Guidance">
    <w:name w:val="Guidance"/>
    <w:basedOn w:val="a0"/>
    <w:qFormat/>
    <w:rsid w:val="006D1DD4"/>
    <w:rPr>
      <w:rFonts w:eastAsia="MS LineDraw"/>
      <w:i/>
      <w:color w:val="0000FF"/>
    </w:rPr>
  </w:style>
  <w:style w:type="paragraph" w:customStyle="1" w:styleId="3GPPHeader">
    <w:name w:val="3GPP_Header"/>
    <w:basedOn w:val="a0"/>
    <w:qFormat/>
    <w:rsid w:val="006D1DD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qFormat/>
    <w:rsid w:val="006D1DD4"/>
    <w:pPr>
      <w:tabs>
        <w:tab w:val="left" w:pos="2160"/>
      </w:tabs>
      <w:spacing w:before="120" w:after="120"/>
    </w:pPr>
    <w:rPr>
      <w:sz w:val="28"/>
      <w:szCs w:val="28"/>
    </w:rPr>
  </w:style>
  <w:style w:type="paragraph" w:customStyle="1" w:styleId="B2">
    <w:name w:val="B2"/>
    <w:basedOn w:val="a0"/>
    <w:link w:val="B2Car"/>
    <w:qFormat/>
    <w:rsid w:val="006D1DD4"/>
    <w:pPr>
      <w:ind w:left="851" w:hanging="284"/>
    </w:pPr>
    <w:rPr>
      <w:rFonts w:eastAsia="Wingdings"/>
    </w:rPr>
  </w:style>
  <w:style w:type="paragraph" w:customStyle="1" w:styleId="ComeBack">
    <w:name w:val="ComeBack"/>
    <w:basedOn w:val="Doc-text2"/>
    <w:next w:val="Doc-text2"/>
    <w:qFormat/>
    <w:rsid w:val="006D1DD4"/>
    <w:pPr>
      <w:numPr>
        <w:numId w:val="11"/>
      </w:numPr>
      <w:tabs>
        <w:tab w:val="clear" w:pos="1622"/>
      </w:tabs>
    </w:pPr>
    <w:rPr>
      <w:rFonts w:eastAsia="Times New Roman" w:cs="Arial"/>
    </w:rPr>
  </w:style>
  <w:style w:type="paragraph" w:customStyle="1" w:styleId="Agreement">
    <w:name w:val="Agreement"/>
    <w:basedOn w:val="a0"/>
    <w:next w:val="a0"/>
    <w:qFormat/>
    <w:rsid w:val="006D1DD4"/>
    <w:pPr>
      <w:numPr>
        <w:numId w:val="12"/>
      </w:numPr>
      <w:spacing w:before="60" w:after="0"/>
    </w:pPr>
    <w:rPr>
      <w:rFonts w:ascii="Arial" w:eastAsia="MS Mincho" w:hAnsi="Arial"/>
      <w:b/>
      <w:szCs w:val="24"/>
    </w:rPr>
  </w:style>
  <w:style w:type="paragraph" w:customStyle="1" w:styleId="24">
    <w:name w:val="列出段落2"/>
    <w:basedOn w:val="a0"/>
    <w:uiPriority w:val="99"/>
    <w:unhideWhenUsed/>
    <w:qFormat/>
    <w:rsid w:val="006D1DD4"/>
    <w:pPr>
      <w:ind w:firstLineChars="200" w:firstLine="420"/>
    </w:pPr>
  </w:style>
  <w:style w:type="character" w:customStyle="1" w:styleId="1Char">
    <w:name w:val="标题 1 Char"/>
    <w:link w:val="1"/>
    <w:qFormat/>
    <w:rsid w:val="006D1DD4"/>
    <w:rPr>
      <w:rFonts w:ascii="Arial" w:hAnsi="Arial"/>
      <w:sz w:val="32"/>
      <w:lang w:eastAsia="en-US" w:bidi="ar-SA"/>
    </w:rPr>
  </w:style>
  <w:style w:type="character" w:customStyle="1" w:styleId="NOChar">
    <w:name w:val="NO Char"/>
    <w:link w:val="NO"/>
    <w:qFormat/>
    <w:rsid w:val="006D1DD4"/>
    <w:rPr>
      <w:rFonts w:eastAsia="宋体"/>
      <w:lang w:eastAsia="en-US" w:bidi="ar-SA"/>
    </w:rPr>
  </w:style>
  <w:style w:type="character" w:customStyle="1" w:styleId="ZGSM">
    <w:name w:val="ZGSM"/>
    <w:qFormat/>
    <w:rsid w:val="006D1DD4"/>
  </w:style>
  <w:style w:type="character" w:customStyle="1" w:styleId="EditorsNoteChar">
    <w:name w:val="Editor's Note Char"/>
    <w:link w:val="EditorsNote"/>
    <w:qFormat/>
    <w:rsid w:val="006D1DD4"/>
    <w:rPr>
      <w:rFonts w:eastAsia="宋体"/>
      <w:color w:val="FF0000"/>
      <w:lang w:eastAsia="en-US" w:bidi="ar-SA"/>
    </w:rPr>
  </w:style>
  <w:style w:type="character" w:customStyle="1" w:styleId="af9">
    <w:name w:val="样式 宋体 蓝色"/>
    <w:qFormat/>
    <w:rsid w:val="006D1DD4"/>
    <w:rPr>
      <w:rFonts w:ascii="Times New Roman" w:eastAsia="宋体" w:hAnsi="Times New Roman"/>
      <w:color w:val="0000FF"/>
      <w:lang w:val="en-US" w:eastAsia="zh-CN" w:bidi="ar-SA"/>
    </w:rPr>
  </w:style>
  <w:style w:type="character" w:customStyle="1" w:styleId="Char">
    <w:name w:val="列表 Char"/>
    <w:link w:val="a4"/>
    <w:qFormat/>
    <w:rsid w:val="006D1DD4"/>
    <w:rPr>
      <w:rFonts w:eastAsia="宋体"/>
      <w:lang w:eastAsia="en-US" w:bidi="ar-SA"/>
    </w:rPr>
  </w:style>
  <w:style w:type="character" w:customStyle="1" w:styleId="MSMinchoChar">
    <w:name w:val="样式 列表 + (西文) MS Mincho Char"/>
    <w:basedOn w:val="Char"/>
    <w:link w:val="MSMincho"/>
    <w:qFormat/>
    <w:rsid w:val="006D1DD4"/>
    <w:rPr>
      <w:rFonts w:eastAsia="宋体"/>
      <w:lang w:eastAsia="en-US" w:bidi="ar-SA"/>
    </w:rPr>
  </w:style>
  <w:style w:type="character" w:customStyle="1" w:styleId="B4Char">
    <w:name w:val="B4 Char"/>
    <w:link w:val="B4"/>
    <w:qFormat/>
    <w:rsid w:val="006D1DD4"/>
    <w:rPr>
      <w:rFonts w:eastAsia="宋体"/>
      <w:lang w:eastAsia="en-US" w:bidi="ar-SA"/>
    </w:rPr>
  </w:style>
  <w:style w:type="character" w:customStyle="1" w:styleId="16">
    <w:name w:val="访问过的超链接1"/>
    <w:qFormat/>
    <w:rsid w:val="006D1DD4"/>
    <w:rPr>
      <w:rFonts w:eastAsia="宋体"/>
      <w:color w:val="800080"/>
      <w:u w:val="single"/>
      <w:lang w:val="en-US" w:eastAsia="zh-CN" w:bidi="ar-SA"/>
    </w:rPr>
  </w:style>
  <w:style w:type="character" w:customStyle="1" w:styleId="TALCar">
    <w:name w:val="TAL Car"/>
    <w:link w:val="TAL"/>
    <w:qFormat/>
    <w:rsid w:val="006D1DD4"/>
    <w:rPr>
      <w:rFonts w:ascii="Arial" w:eastAsia="宋体" w:hAnsi="Arial"/>
      <w:sz w:val="18"/>
      <w:lang w:eastAsia="en-US" w:bidi="ar-SA"/>
    </w:rPr>
  </w:style>
  <w:style w:type="character" w:customStyle="1" w:styleId="TALCharCharChar">
    <w:name w:val="TAL Char Char Char"/>
    <w:link w:val="TALCharChar"/>
    <w:qFormat/>
    <w:rsid w:val="006D1DD4"/>
    <w:rPr>
      <w:rFonts w:ascii="Arial" w:eastAsia="宋体" w:hAnsi="Arial"/>
      <w:sz w:val="18"/>
      <w:lang w:eastAsia="en-US" w:bidi="ar-SA"/>
    </w:rPr>
  </w:style>
  <w:style w:type="character" w:customStyle="1" w:styleId="PLChar">
    <w:name w:val="PL Char"/>
    <w:link w:val="PL"/>
    <w:qFormat/>
    <w:rsid w:val="006D1DD4"/>
    <w:rPr>
      <w:rFonts w:ascii="Tahoma" w:hAnsi="Tahoma"/>
      <w:sz w:val="16"/>
      <w:lang w:eastAsia="en-US" w:bidi="ar-SA"/>
    </w:rPr>
  </w:style>
  <w:style w:type="character" w:customStyle="1" w:styleId="B1Char1">
    <w:name w:val="B1 Char1"/>
    <w:link w:val="B1"/>
    <w:qFormat/>
    <w:rsid w:val="006D1DD4"/>
    <w:rPr>
      <w:rFonts w:eastAsia="MS LineDraw"/>
      <w:lang w:eastAsia="ja-JP" w:bidi="ar-SA"/>
    </w:rPr>
  </w:style>
  <w:style w:type="character" w:customStyle="1" w:styleId="afa">
    <w:name w:val="首标题"/>
    <w:qFormat/>
    <w:rsid w:val="006D1DD4"/>
    <w:rPr>
      <w:rFonts w:ascii="Arial" w:eastAsia="宋体" w:hAnsi="Arial"/>
      <w:sz w:val="24"/>
      <w:lang w:val="en-US" w:eastAsia="zh-CN" w:bidi="ar-SA"/>
    </w:rPr>
  </w:style>
  <w:style w:type="character" w:customStyle="1" w:styleId="THChar">
    <w:name w:val="TH Char"/>
    <w:link w:val="TH"/>
    <w:qFormat/>
    <w:rsid w:val="006D1DD4"/>
    <w:rPr>
      <w:rFonts w:ascii="Arial" w:eastAsia="宋体" w:hAnsi="Arial"/>
      <w:b/>
      <w:lang w:eastAsia="en-US" w:bidi="ar-SA"/>
    </w:rPr>
  </w:style>
  <w:style w:type="character" w:customStyle="1" w:styleId="2Char">
    <w:name w:val="标题 2 Char"/>
    <w:link w:val="20"/>
    <w:qFormat/>
    <w:rsid w:val="006D1DD4"/>
    <w:rPr>
      <w:rFonts w:ascii="Arial" w:eastAsia="宋体" w:hAnsi="Arial"/>
      <w:sz w:val="28"/>
      <w:lang w:eastAsia="en-US"/>
    </w:rPr>
  </w:style>
  <w:style w:type="character" w:customStyle="1" w:styleId="yinbiao">
    <w:name w:val="yinbiao"/>
    <w:basedOn w:val="a1"/>
    <w:qFormat/>
    <w:rsid w:val="006D1DD4"/>
  </w:style>
  <w:style w:type="character" w:customStyle="1" w:styleId="textbodybold1">
    <w:name w:val="textbodybold1"/>
    <w:qFormat/>
    <w:rsid w:val="006D1DD4"/>
    <w:rPr>
      <w:rFonts w:ascii="Arial" w:eastAsia="宋体" w:hAnsi="Arial" w:cs="Arial" w:hint="default"/>
      <w:b/>
      <w:bCs/>
      <w:color w:val="902630"/>
      <w:sz w:val="18"/>
      <w:szCs w:val="18"/>
      <w:lang w:val="en-US" w:eastAsia="zh-CN" w:bidi="ar-SA"/>
    </w:rPr>
  </w:style>
  <w:style w:type="character" w:customStyle="1" w:styleId="stcentxt1">
    <w:name w:val="stc_en_txt1"/>
    <w:qFormat/>
    <w:rsid w:val="006D1DD4"/>
    <w:rPr>
      <w:rFonts w:eastAsia="宋体"/>
      <w:color w:val="545454"/>
      <w:sz w:val="25"/>
      <w:szCs w:val="25"/>
      <w:lang w:val="en-US" w:eastAsia="zh-CN" w:bidi="ar-SA"/>
    </w:rPr>
  </w:style>
  <w:style w:type="character" w:customStyle="1" w:styleId="Doc-text2Char">
    <w:name w:val="Doc-text2 Char"/>
    <w:link w:val="Doc-text2"/>
    <w:qFormat/>
    <w:rsid w:val="006D1DD4"/>
    <w:rPr>
      <w:rFonts w:ascii="Arial" w:eastAsia="宋体" w:hAnsi="Arial"/>
      <w:szCs w:val="24"/>
      <w:lang w:bidi="ar-SA"/>
    </w:rPr>
  </w:style>
  <w:style w:type="character" w:customStyle="1" w:styleId="trans">
    <w:name w:val="trans"/>
    <w:basedOn w:val="a1"/>
    <w:qFormat/>
    <w:rsid w:val="006D1DD4"/>
  </w:style>
  <w:style w:type="character" w:customStyle="1" w:styleId="st1">
    <w:name w:val="st1"/>
    <w:basedOn w:val="a1"/>
    <w:qFormat/>
    <w:rsid w:val="006D1DD4"/>
  </w:style>
  <w:style w:type="character" w:customStyle="1" w:styleId="B1Zchn">
    <w:name w:val="B1 Zchn"/>
    <w:qFormat/>
    <w:rsid w:val="006D1DD4"/>
    <w:rPr>
      <w:rFonts w:ascii="Arial" w:eastAsia="MS LineDraw" w:hAnsi="Arial" w:cs="Arial"/>
      <w:color w:val="0000FF"/>
      <w:kern w:val="2"/>
      <w:lang w:eastAsia="en-US" w:bidi="ar-SA"/>
    </w:rPr>
  </w:style>
  <w:style w:type="character" w:customStyle="1" w:styleId="Char2">
    <w:name w:val="批注文字 Char"/>
    <w:link w:val="a8"/>
    <w:qFormat/>
    <w:rsid w:val="006D1DD4"/>
    <w:rPr>
      <w:rFonts w:eastAsia="宋体"/>
      <w:lang w:eastAsia="en-US" w:bidi="ar-SA"/>
    </w:rPr>
  </w:style>
  <w:style w:type="character" w:customStyle="1" w:styleId="im-content2">
    <w:name w:val="im-content2"/>
    <w:qFormat/>
    <w:rsid w:val="006D1DD4"/>
    <w:rPr>
      <w:rFonts w:eastAsia="宋体"/>
      <w:color w:val="333333"/>
      <w:lang w:val="en-US" w:eastAsia="zh-CN" w:bidi="ar-SA"/>
    </w:rPr>
  </w:style>
  <w:style w:type="character" w:customStyle="1" w:styleId="im-content1">
    <w:name w:val="im-content1"/>
    <w:qFormat/>
    <w:rsid w:val="006D1DD4"/>
    <w:rPr>
      <w:rFonts w:eastAsia="宋体"/>
      <w:color w:val="333333"/>
      <w:lang w:val="en-US" w:eastAsia="zh-CN" w:bidi="ar-SA"/>
    </w:rPr>
  </w:style>
  <w:style w:type="character" w:customStyle="1" w:styleId="B3Char2">
    <w:name w:val="B3 Char2"/>
    <w:link w:val="B3"/>
    <w:qFormat/>
    <w:rsid w:val="006D1DD4"/>
    <w:rPr>
      <w:rFonts w:eastAsia="宋体"/>
      <w:lang w:eastAsia="en-US" w:bidi="ar-SA"/>
    </w:rPr>
  </w:style>
  <w:style w:type="character" w:customStyle="1" w:styleId="TFZchn">
    <w:name w:val="TF Zchn"/>
    <w:link w:val="TF"/>
    <w:qFormat/>
    <w:locked/>
    <w:rsid w:val="006D1DD4"/>
    <w:rPr>
      <w:rFonts w:ascii="Arial" w:eastAsia="宋体" w:hAnsi="Arial"/>
      <w:b/>
      <w:lang w:eastAsia="en-US"/>
    </w:rPr>
  </w:style>
  <w:style w:type="character" w:customStyle="1" w:styleId="Char4">
    <w:name w:val="页眉 Char"/>
    <w:link w:val="ac"/>
    <w:uiPriority w:val="99"/>
    <w:qFormat/>
    <w:rsid w:val="006D1DD4"/>
    <w:rPr>
      <w:rFonts w:ascii="Arial" w:hAnsi="Arial"/>
      <w:b/>
      <w:sz w:val="18"/>
      <w:lang w:eastAsia="en-US" w:bidi="ar-SA"/>
    </w:rPr>
  </w:style>
  <w:style w:type="character" w:customStyle="1" w:styleId="TFChar">
    <w:name w:val="TF Char"/>
    <w:qFormat/>
    <w:rsid w:val="006D1DD4"/>
    <w:rPr>
      <w:rFonts w:ascii="Arial" w:eastAsia="宋体" w:hAnsi="Arial"/>
      <w:b/>
      <w:lang w:eastAsia="en-US" w:bidi="ar-SA"/>
    </w:rPr>
  </w:style>
  <w:style w:type="character" w:customStyle="1" w:styleId="Char3">
    <w:name w:val="正文文本 Char"/>
    <w:link w:val="a9"/>
    <w:qFormat/>
    <w:rsid w:val="006D1DD4"/>
    <w:rPr>
      <w:rFonts w:eastAsia="宋体"/>
      <w:szCs w:val="24"/>
      <w:lang w:val="en-US" w:eastAsia="en-US" w:bidi="ar-SA"/>
    </w:rPr>
  </w:style>
  <w:style w:type="character" w:customStyle="1" w:styleId="high-light-bg4">
    <w:name w:val="high-light-bg4"/>
    <w:basedOn w:val="a1"/>
    <w:qFormat/>
    <w:rsid w:val="006D1DD4"/>
  </w:style>
  <w:style w:type="character" w:customStyle="1" w:styleId="B1Char">
    <w:name w:val="B1 Char"/>
    <w:qFormat/>
    <w:rsid w:val="006D1DD4"/>
    <w:rPr>
      <w:rFonts w:eastAsia="宋体"/>
      <w:lang w:eastAsia="ja-JP" w:bidi="ar-SA"/>
    </w:rPr>
  </w:style>
  <w:style w:type="character" w:customStyle="1" w:styleId="ProposalChar">
    <w:name w:val="Proposal Char"/>
    <w:link w:val="Proposal"/>
    <w:qFormat/>
    <w:rsid w:val="006D1DD4"/>
    <w:rPr>
      <w:rFonts w:ascii="Arial" w:hAnsi="Arial"/>
      <w:b/>
      <w:bCs/>
    </w:rPr>
  </w:style>
  <w:style w:type="character" w:customStyle="1" w:styleId="edited2">
    <w:name w:val="edited2"/>
    <w:basedOn w:val="a1"/>
    <w:qFormat/>
    <w:rsid w:val="006D1DD4"/>
  </w:style>
  <w:style w:type="character" w:customStyle="1" w:styleId="B2Car">
    <w:name w:val="B2 Car"/>
    <w:link w:val="B2"/>
    <w:qFormat/>
    <w:rsid w:val="006D1DD4"/>
    <w:rPr>
      <w:rFonts w:eastAsia="Wingdings"/>
      <w:lang w:eastAsia="en-US"/>
    </w:rPr>
  </w:style>
  <w:style w:type="character" w:customStyle="1" w:styleId="B3Char">
    <w:name w:val="B3 Char"/>
    <w:qFormat/>
    <w:rsid w:val="006D1DD4"/>
    <w:rPr>
      <w:lang w:eastAsia="en-US"/>
    </w:rPr>
  </w:style>
  <w:style w:type="character" w:customStyle="1" w:styleId="B2Char">
    <w:name w:val="B2 Char"/>
    <w:qFormat/>
    <w:rsid w:val="006D1DD4"/>
    <w:rPr>
      <w:lang w:eastAsia="en-US"/>
    </w:rPr>
  </w:style>
  <w:style w:type="character" w:customStyle="1" w:styleId="Char5">
    <w:name w:val="标题 Char"/>
    <w:link w:val="af"/>
    <w:qFormat/>
    <w:rsid w:val="006D1DD4"/>
    <w:rPr>
      <w:rFonts w:ascii="CG Times (WN)" w:eastAsia="宋体" w:hAnsi="CG Times (WN)" w:cs="Times New Roman"/>
      <w:b/>
      <w:bCs/>
      <w:kern w:val="28"/>
      <w:sz w:val="32"/>
      <w:szCs w:val="32"/>
      <w:lang w:eastAsia="en-US" w:bidi="ar-SA"/>
    </w:rPr>
  </w:style>
  <w:style w:type="character" w:customStyle="1" w:styleId="TAHCar">
    <w:name w:val="TAH Car"/>
    <w:link w:val="TAH"/>
    <w:qFormat/>
    <w:locked/>
    <w:rsid w:val="006D1DD4"/>
    <w:rPr>
      <w:rFonts w:ascii="Arial" w:eastAsia="宋体" w:hAnsi="Arial"/>
      <w:b/>
      <w:sz w:val="18"/>
      <w:lang w:eastAsia="en-US"/>
    </w:rPr>
  </w:style>
  <w:style w:type="character" w:customStyle="1" w:styleId="TACChar">
    <w:name w:val="TAC Char"/>
    <w:link w:val="TAC"/>
    <w:qFormat/>
    <w:locked/>
    <w:rsid w:val="006D1DD4"/>
    <w:rPr>
      <w:rFonts w:ascii="Arial" w:eastAsia="宋体" w:hAnsi="Arial"/>
      <w:sz w:val="18"/>
      <w:lang w:eastAsia="en-US"/>
    </w:rPr>
  </w:style>
  <w:style w:type="character" w:customStyle="1" w:styleId="CRCoverPageZchn">
    <w:name w:val="CR Cover Page Zchn"/>
    <w:link w:val="CRCoverPage"/>
    <w:qFormat/>
    <w:rsid w:val="006D1DD4"/>
    <w:rPr>
      <w:rFonts w:ascii="Arial" w:hAnsi="Arial"/>
      <w:lang w:eastAsia="en-US"/>
    </w:rPr>
  </w:style>
  <w:style w:type="character" w:customStyle="1" w:styleId="Char0">
    <w:name w:val="题注 Char"/>
    <w:link w:val="a5"/>
    <w:qFormat/>
    <w:rsid w:val="006D1DD4"/>
    <w:rPr>
      <w:b/>
      <w:lang w:eastAsia="en-US"/>
    </w:rPr>
  </w:style>
  <w:style w:type="character" w:customStyle="1" w:styleId="Char6">
    <w:name w:val="列出段落 Char"/>
    <w:link w:val="14"/>
    <w:uiPriority w:val="34"/>
    <w:qFormat/>
    <w:rsid w:val="006D1DD4"/>
    <w:rPr>
      <w:rFonts w:ascii="Batang" w:eastAsia="Batang" w:hAnsi="Batang"/>
      <w:sz w:val="22"/>
      <w:szCs w:val="22"/>
      <w:lang w:eastAsia="en-US"/>
    </w:rPr>
  </w:style>
  <w:style w:type="table" w:customStyle="1" w:styleId="2-11">
    <w:name w:val="中等深浅底纹 2 - 强调文字颜色 11"/>
    <w:basedOn w:val="a2"/>
    <w:uiPriority w:val="64"/>
    <w:qFormat/>
    <w:rsid w:val="006D1DD4"/>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F81BD"/>
      </w:tcPr>
    </w:tblStylePr>
    <w:tblStylePr w:type="lastCol">
      <w:rPr>
        <w:b/>
        <w:bCs/>
        <w:color w:val="FFFFFF"/>
      </w:rPr>
      <w:tblPr/>
      <w:tcPr>
        <w:tcBorders>
          <w:top w:val="nil"/>
          <w:left w:val="nil"/>
          <w:bottom w:val="nil"/>
          <w:right w:val="nil"/>
          <w:insideH w:val="nil"/>
          <w:insideV w:val="nil"/>
          <w:tl2br w:val="nil"/>
          <w:tr2bl w:val="nil"/>
        </w:tcBorders>
        <w:shd w:val="clear" w:color="auto" w:fill="4F81BD"/>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paragraph" w:styleId="afb">
    <w:name w:val="List Paragraph"/>
    <w:basedOn w:val="a0"/>
    <w:uiPriority w:val="34"/>
    <w:qFormat/>
    <w:rsid w:val="006D1DD4"/>
    <w:pPr>
      <w:spacing w:after="0"/>
      <w:ind w:leftChars="400" w:left="840"/>
    </w:pPr>
    <w:rPr>
      <w:rFonts w:ascii="Times" w:eastAsia="Batang" w:hAnsi="Times"/>
      <w:szCs w:val="24"/>
      <w:lang w:val="en-GB"/>
    </w:rPr>
  </w:style>
  <w:style w:type="character" w:customStyle="1" w:styleId="Doc-titleChar">
    <w:name w:val="Doc-title Char"/>
    <w:link w:val="Doc-title"/>
    <w:qFormat/>
    <w:locked/>
    <w:rsid w:val="006D1DD4"/>
    <w:rPr>
      <w:rFonts w:ascii="Arial" w:eastAsia="MS Mincho" w:hAnsi="Arial" w:cs="Arial"/>
      <w:szCs w:val="24"/>
      <w:lang w:val="en-GB" w:eastAsia="en-GB"/>
    </w:rPr>
  </w:style>
  <w:style w:type="paragraph" w:customStyle="1" w:styleId="Doc-title">
    <w:name w:val="Doc-title"/>
    <w:basedOn w:val="a0"/>
    <w:next w:val="Doc-text2"/>
    <w:link w:val="Doc-titleChar"/>
    <w:qFormat/>
    <w:rsid w:val="006D1DD4"/>
    <w:pPr>
      <w:spacing w:before="60" w:after="0"/>
      <w:ind w:left="1259" w:hanging="1259"/>
    </w:pPr>
    <w:rPr>
      <w:rFonts w:ascii="Arial" w:eastAsia="MS Mincho" w:hAnsi="Arial" w:cs="Arial"/>
      <w:szCs w:val="24"/>
      <w:lang w:val="en-GB" w:eastAsia="en-GB"/>
    </w:rPr>
  </w:style>
  <w:style w:type="character" w:customStyle="1" w:styleId="Char1">
    <w:name w:val="文档结构图 Char"/>
    <w:basedOn w:val="a1"/>
    <w:link w:val="a7"/>
    <w:uiPriority w:val="99"/>
    <w:semiHidden/>
    <w:qFormat/>
    <w:rsid w:val="006D1DD4"/>
    <w:rPr>
      <w:rFonts w:ascii="CG Times (WN)" w:hAnsi="CG Times (WN)" w:cs="CG Times (WN)"/>
      <w:shd w:val="clear" w:color="auto" w:fill="000080"/>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3390BE-E15E-43F1-A395-75125E3B9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文稿模板</Template>
  <TotalTime>18</TotalTime>
  <Pages>2</Pages>
  <Words>592</Words>
  <Characters>3377</Characters>
  <Application>Microsoft Office Word</Application>
  <DocSecurity>0</DocSecurity>
  <Lines>28</Lines>
  <Paragraphs>7</Paragraphs>
  <ScaleCrop>false</ScaleCrop>
  <Company>Huawei Technologies Co.,Ltd.</Company>
  <LinksUpToDate>false</LinksUpToDate>
  <CharactersWithSpaces>3962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Huang Xueyan</cp:lastModifiedBy>
  <cp:revision>74</cp:revision>
  <cp:lastPrinted>2009-04-22T01:01:00Z</cp:lastPrinted>
  <dcterms:created xsi:type="dcterms:W3CDTF">2019-03-29T03:20:00Z</dcterms:created>
  <dcterms:modified xsi:type="dcterms:W3CDTF">2020-02-14T02:47:00Z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KSOProductBuildVer">
    <vt:lpwstr>2052-11.1.0.9339</vt:lpwstr>
  </property>
</Properties>
</file>